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4A7" w:rsidRDefault="001F54A7" w:rsidP="001F54A7">
      <w:pPr>
        <w:pStyle w:val="a7"/>
        <w:rPr>
          <w:rFonts w:ascii="Arial Narrow" w:hAnsi="Arial Narrow"/>
          <w:b/>
          <w:caps/>
        </w:rPr>
      </w:pPr>
      <w:r>
        <w:rPr>
          <w:rFonts w:ascii="Arial Narrow" w:hAnsi="Arial Narrow"/>
          <w:b/>
        </w:rPr>
        <w:t>ПРОЕКТ ДОГОВОРА. ТЕХНИЧЕСКОЕ ЗАДАНИЕ</w:t>
      </w:r>
    </w:p>
    <w:p w:rsidR="001F54A7" w:rsidRDefault="001F54A7" w:rsidP="001F54A7">
      <w:pPr>
        <w:pStyle w:val="a7"/>
        <w:jc w:val="center"/>
        <w:rPr>
          <w:rFonts w:ascii="Arial Narrow" w:hAnsi="Arial Narrow"/>
          <w:b/>
          <w:sz w:val="28"/>
          <w:szCs w:val="28"/>
        </w:rPr>
      </w:pPr>
    </w:p>
    <w:p w:rsidR="001F54A7" w:rsidRDefault="001F54A7" w:rsidP="001F54A7">
      <w:pPr>
        <w:pStyle w:val="a7"/>
        <w:jc w:val="center"/>
        <w:rPr>
          <w:rFonts w:ascii="Arial Narrow" w:hAnsi="Arial Narrow"/>
          <w:b/>
          <w:sz w:val="28"/>
          <w:szCs w:val="28"/>
        </w:rPr>
      </w:pPr>
    </w:p>
    <w:p w:rsidR="001F54A7" w:rsidRDefault="001F54A7" w:rsidP="001F54A7">
      <w:pPr>
        <w:pStyle w:val="a7"/>
        <w:jc w:val="center"/>
        <w:rPr>
          <w:rFonts w:ascii="Arial Narrow" w:hAnsi="Arial Narrow"/>
          <w:b/>
          <w:sz w:val="28"/>
          <w:szCs w:val="28"/>
        </w:rPr>
      </w:pPr>
    </w:p>
    <w:p w:rsidR="001F54A7" w:rsidRDefault="001F54A7" w:rsidP="001F54A7">
      <w:pPr>
        <w:pStyle w:val="a7"/>
        <w:jc w:val="center"/>
        <w:rPr>
          <w:rFonts w:ascii="Arial Narrow" w:hAnsi="Arial Narrow"/>
          <w:b/>
          <w:sz w:val="28"/>
          <w:szCs w:val="28"/>
        </w:rPr>
      </w:pPr>
    </w:p>
    <w:p w:rsidR="001F54A7" w:rsidRDefault="001F54A7" w:rsidP="001F54A7">
      <w:pPr>
        <w:pStyle w:val="a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Проект договора</w:t>
      </w:r>
    </w:p>
    <w:p w:rsidR="001F54A7" w:rsidRDefault="001F54A7" w:rsidP="001F54A7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1F54A7" w:rsidRDefault="001F54A7" w:rsidP="001F54A7">
      <w:pPr>
        <w:pStyle w:val="a7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</w:t>
      </w:r>
    </w:p>
    <w:p w:rsidR="001F54A7" w:rsidRDefault="001F54A7" w:rsidP="001F54A7">
      <w:pPr>
        <w:jc w:val="center"/>
        <w:rPr>
          <w:rFonts w:ascii="Times New Roman" w:hAnsi="Times New Roman"/>
        </w:rPr>
      </w:pPr>
    </w:p>
    <w:p w:rsidR="001F54A7" w:rsidRDefault="001F54A7" w:rsidP="001F54A7">
      <w:pPr>
        <w:jc w:val="center"/>
      </w:pPr>
    </w:p>
    <w:p w:rsidR="001F54A7" w:rsidRDefault="001F54A7" w:rsidP="001F54A7">
      <w:pPr>
        <w:jc w:val="center"/>
      </w:pPr>
      <w:r>
        <w:t>между</w:t>
      </w:r>
    </w:p>
    <w:p w:rsidR="001F54A7" w:rsidRDefault="001F54A7" w:rsidP="001F54A7">
      <w:pPr>
        <w:jc w:val="center"/>
        <w:rPr>
          <w:b/>
          <w:u w:val="single"/>
        </w:rPr>
      </w:pPr>
    </w:p>
    <w:p w:rsidR="001F54A7" w:rsidRDefault="001F54A7" w:rsidP="001F54A7">
      <w:pPr>
        <w:jc w:val="center"/>
      </w:pPr>
      <w:r>
        <w:rPr>
          <w:b/>
        </w:rPr>
        <w:t>Открытым акционерным обществом «ВНИПИпромтехнологии»</w:t>
      </w:r>
    </w:p>
    <w:p w:rsidR="001F54A7" w:rsidRDefault="001F54A7" w:rsidP="001F54A7">
      <w:pPr>
        <w:jc w:val="center"/>
      </w:pPr>
    </w:p>
    <w:p w:rsidR="001F54A7" w:rsidRDefault="001F54A7" w:rsidP="001F54A7">
      <w:pPr>
        <w:jc w:val="center"/>
      </w:pPr>
      <w:r>
        <w:t>и</w:t>
      </w:r>
    </w:p>
    <w:p w:rsidR="001F54A7" w:rsidRDefault="001F54A7" w:rsidP="001F54A7">
      <w:pPr>
        <w:jc w:val="center"/>
      </w:pPr>
    </w:p>
    <w:p w:rsidR="001F54A7" w:rsidRDefault="001F54A7" w:rsidP="001F54A7">
      <w:pPr>
        <w:jc w:val="center"/>
      </w:pPr>
      <w:r>
        <w:t>[</w:t>
      </w:r>
      <w:r>
        <w:rPr>
          <w:b/>
          <w:u w:val="single"/>
        </w:rPr>
        <w:t>ПОЛНОЕ НАИМЕНОВАНИЕ ПОДРЯДЧИКА</w:t>
      </w:r>
      <w:r>
        <w:t>]</w:t>
      </w:r>
    </w:p>
    <w:p w:rsidR="001F54A7" w:rsidRDefault="001F54A7" w:rsidP="001F54A7"/>
    <w:p w:rsidR="001F54A7" w:rsidRDefault="001F54A7" w:rsidP="001F54A7"/>
    <w:p w:rsidR="001F54A7" w:rsidRDefault="001F54A7" w:rsidP="001F54A7"/>
    <w:p w:rsidR="001F54A7" w:rsidRDefault="001F54A7" w:rsidP="001F54A7"/>
    <w:p w:rsidR="001F54A7" w:rsidRDefault="001F54A7" w:rsidP="001F54A7"/>
    <w:p w:rsidR="001F54A7" w:rsidRDefault="001F54A7" w:rsidP="001F54A7"/>
    <w:p w:rsidR="001F54A7" w:rsidRDefault="00DC2564" w:rsidP="001F54A7">
      <w:pPr>
        <w:jc w:val="center"/>
      </w:pPr>
      <w:r>
        <w:t>г. Москва, 2012</w:t>
      </w:r>
      <w:r w:rsidR="001F54A7">
        <w:t xml:space="preserve"> г.</w:t>
      </w:r>
    </w:p>
    <w:p w:rsidR="001F54A7" w:rsidRDefault="001F54A7" w:rsidP="001F54A7">
      <w:pPr>
        <w:jc w:val="center"/>
      </w:pPr>
    </w:p>
    <w:p w:rsidR="001F54A7" w:rsidRDefault="001F54A7" w:rsidP="001F54A7">
      <w:pPr>
        <w:jc w:val="center"/>
      </w:pPr>
    </w:p>
    <w:p w:rsidR="001F54A7" w:rsidRDefault="001F54A7" w:rsidP="001F54A7">
      <w:pPr>
        <w:jc w:val="center"/>
      </w:pPr>
    </w:p>
    <w:p w:rsidR="001F54A7" w:rsidRDefault="001F54A7" w:rsidP="001F54A7">
      <w:pPr>
        <w:sectPr w:rsidR="001F54A7">
          <w:footerReference w:type="default" r:id="rId8"/>
          <w:pgSz w:w="11906" w:h="16838"/>
          <w:pgMar w:top="1134" w:right="850" w:bottom="1134" w:left="1701" w:header="709" w:footer="709" w:gutter="0"/>
          <w:cols w:space="720"/>
        </w:sectPr>
      </w:pPr>
    </w:p>
    <w:p w:rsidR="001F54A7" w:rsidRDefault="001F54A7" w:rsidP="001F54A7">
      <w:pPr>
        <w:sectPr w:rsidR="001F54A7">
          <w:type w:val="continuous"/>
          <w:pgSz w:w="11906" w:h="16838"/>
          <w:pgMar w:top="1134" w:right="850" w:bottom="1134" w:left="1701" w:header="709" w:footer="709" w:gutter="0"/>
          <w:cols w:space="720"/>
        </w:sectPr>
      </w:pPr>
    </w:p>
    <w:p w:rsidR="00FD4DE7" w:rsidRPr="00FD4DE7" w:rsidRDefault="00FD4DE7" w:rsidP="00FD4DE7">
      <w:pPr>
        <w:jc w:val="center"/>
        <w:rPr>
          <w:rFonts w:eastAsia="Calibri"/>
          <w:b/>
          <w:lang w:eastAsia="en-US"/>
        </w:rPr>
      </w:pPr>
      <w:r w:rsidRPr="00FD4DE7">
        <w:rPr>
          <w:rFonts w:eastAsia="Calibri"/>
          <w:b/>
          <w:lang w:eastAsia="en-US"/>
        </w:rPr>
        <w:lastRenderedPageBreak/>
        <w:t>ДОГОВОР ПОДРЯДА №_______________</w:t>
      </w:r>
    </w:p>
    <w:p w:rsidR="00FD4DE7" w:rsidRPr="00FD4DE7" w:rsidRDefault="00FD4DE7" w:rsidP="00FD4DE7">
      <w:pPr>
        <w:rPr>
          <w:rFonts w:eastAsia="Calibri"/>
          <w:lang w:eastAsia="en-US"/>
        </w:rPr>
      </w:pPr>
    </w:p>
    <w:p w:rsidR="00FD4DE7" w:rsidRPr="00FD4DE7" w:rsidRDefault="00FD4DE7" w:rsidP="00FD4DE7">
      <w:pPr>
        <w:jc w:val="center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г. Москва                                                                                                      «___» ________________ 2011 г.</w:t>
      </w:r>
    </w:p>
    <w:p w:rsidR="00FD4DE7" w:rsidRPr="00FD4DE7" w:rsidRDefault="00FD4DE7" w:rsidP="00FD4DE7">
      <w:pPr>
        <w:rPr>
          <w:rFonts w:eastAsia="Calibri"/>
          <w:lang w:eastAsia="en-US"/>
        </w:rPr>
      </w:pPr>
    </w:p>
    <w:p w:rsidR="00FD4DE7" w:rsidRPr="00FD4DE7" w:rsidRDefault="00FD4DE7" w:rsidP="00FD4DE7">
      <w:pPr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      </w:t>
      </w:r>
      <w:r w:rsidRPr="00FD4DE7">
        <w:rPr>
          <w:rFonts w:eastAsia="Calibri"/>
          <w:b/>
          <w:lang w:eastAsia="en-US"/>
        </w:rPr>
        <w:t>Открытое акционерное общество «ВНИПИпромтехнологии»</w:t>
      </w:r>
      <w:r w:rsidRPr="00FD4DE7">
        <w:rPr>
          <w:rFonts w:eastAsia="Calibri"/>
          <w:lang w:eastAsia="en-US"/>
        </w:rPr>
        <w:t xml:space="preserve">, именуемое в дальнейшем </w:t>
      </w:r>
      <w:r w:rsidRPr="00FD4DE7">
        <w:rPr>
          <w:rFonts w:eastAsia="Calibri"/>
          <w:b/>
          <w:i/>
          <w:lang w:eastAsia="en-US"/>
        </w:rPr>
        <w:t>"З</w:t>
      </w:r>
      <w:r w:rsidRPr="00FD4DE7">
        <w:rPr>
          <w:rFonts w:eastAsia="Calibri"/>
          <w:b/>
          <w:i/>
          <w:lang w:eastAsia="en-US"/>
        </w:rPr>
        <w:t>а</w:t>
      </w:r>
      <w:r w:rsidRPr="00FD4DE7">
        <w:rPr>
          <w:rFonts w:eastAsia="Calibri"/>
          <w:b/>
          <w:i/>
          <w:lang w:eastAsia="en-US"/>
        </w:rPr>
        <w:t>казчик"</w:t>
      </w:r>
      <w:r w:rsidRPr="00FD4DE7">
        <w:rPr>
          <w:rFonts w:eastAsia="Calibri"/>
          <w:lang w:eastAsia="en-US"/>
        </w:rPr>
        <w:t xml:space="preserve">, в лице директора Лобанова Н.Ф., действующего на основании Устава, </w:t>
      </w:r>
      <w:r w:rsidRPr="00FD4DE7">
        <w:rPr>
          <w:rFonts w:eastAsia="Calibri"/>
          <w:iCs/>
          <w:lang w:eastAsia="en-US"/>
        </w:rPr>
        <w:t>с одной стороны, и</w:t>
      </w:r>
      <w:r w:rsidRPr="00FD4DE7">
        <w:rPr>
          <w:rFonts w:eastAsia="Calibri"/>
          <w:lang w:eastAsia="en-US"/>
        </w:rPr>
        <w:t xml:space="preserve"> _________________________________________________________________, </w:t>
      </w:r>
    </w:p>
    <w:p w:rsidR="00FD4DE7" w:rsidRPr="00FD4DE7" w:rsidRDefault="00FD4DE7" w:rsidP="00FD4DE7">
      <w:pPr>
        <w:jc w:val="both"/>
        <w:rPr>
          <w:rFonts w:eastAsia="Calibri"/>
          <w:vertAlign w:val="superscript"/>
          <w:lang w:eastAsia="en-US"/>
        </w:rPr>
      </w:pPr>
      <w:r w:rsidRPr="00FD4DE7">
        <w:rPr>
          <w:rFonts w:eastAsia="Calibri"/>
          <w:lang w:eastAsia="en-US"/>
        </w:rPr>
        <w:t xml:space="preserve">                                                </w:t>
      </w:r>
      <w:r w:rsidRPr="00FD4DE7">
        <w:rPr>
          <w:rFonts w:eastAsia="Calibri"/>
          <w:vertAlign w:val="superscript"/>
          <w:lang w:eastAsia="en-US"/>
        </w:rPr>
        <w:t>(наименование подрядной организации)</w:t>
      </w:r>
    </w:p>
    <w:p w:rsidR="00FD4DE7" w:rsidRPr="00FD4DE7" w:rsidRDefault="00FD4DE7" w:rsidP="00FD4DE7">
      <w:p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именуемая в дальнейшем </w:t>
      </w:r>
      <w:r w:rsidRPr="00FD4DE7">
        <w:rPr>
          <w:rFonts w:eastAsia="Calibri"/>
          <w:b/>
          <w:i/>
          <w:lang w:eastAsia="en-US"/>
        </w:rPr>
        <w:t>"Подрядчик"</w:t>
      </w:r>
      <w:r w:rsidRPr="00FD4DE7">
        <w:rPr>
          <w:rFonts w:eastAsia="Calibri"/>
          <w:lang w:eastAsia="en-US"/>
        </w:rPr>
        <w:t>, в лице _______________________________________________________,</w:t>
      </w:r>
    </w:p>
    <w:p w:rsidR="00FD4DE7" w:rsidRPr="00FD4DE7" w:rsidRDefault="00FD4DE7" w:rsidP="00FD4DE7">
      <w:pPr>
        <w:jc w:val="both"/>
        <w:rPr>
          <w:rFonts w:eastAsia="Calibri"/>
          <w:vertAlign w:val="superscript"/>
          <w:lang w:eastAsia="en-US"/>
        </w:rPr>
      </w:pPr>
      <w:r w:rsidRPr="00FD4DE7">
        <w:rPr>
          <w:rFonts w:eastAsia="Calibri"/>
          <w:vertAlign w:val="superscript"/>
          <w:lang w:eastAsia="en-US"/>
        </w:rPr>
        <w:t xml:space="preserve">                                                                                                  (должность, Ф.И.О.)</w:t>
      </w:r>
    </w:p>
    <w:p w:rsidR="00FD4DE7" w:rsidRPr="00FD4DE7" w:rsidRDefault="00FD4DE7" w:rsidP="00FD4DE7">
      <w:p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действующего на основании ________________________________________________________, с другой стороны,</w:t>
      </w:r>
    </w:p>
    <w:p w:rsidR="00FD4DE7" w:rsidRPr="00FD4DE7" w:rsidRDefault="00FD4DE7" w:rsidP="00FD4DE7">
      <w:p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ab/>
        <w:t xml:space="preserve">вместе именуемые </w:t>
      </w:r>
      <w:r w:rsidRPr="00FD4DE7">
        <w:rPr>
          <w:rFonts w:eastAsia="Calibri"/>
          <w:i/>
          <w:lang w:eastAsia="en-US"/>
        </w:rPr>
        <w:t>"</w:t>
      </w:r>
      <w:r w:rsidRPr="00FD4DE7">
        <w:rPr>
          <w:rFonts w:eastAsia="Calibri"/>
          <w:b/>
          <w:i/>
          <w:lang w:eastAsia="en-US"/>
        </w:rPr>
        <w:t>Стороны"</w:t>
      </w:r>
      <w:r w:rsidRPr="00FD4DE7">
        <w:rPr>
          <w:rFonts w:eastAsia="Calibri"/>
          <w:lang w:eastAsia="en-US"/>
        </w:rPr>
        <w:t>, заключили настоящий договор о нижеследующем:</w:t>
      </w:r>
    </w:p>
    <w:p w:rsidR="00FD4DE7" w:rsidRPr="00FD4DE7" w:rsidRDefault="00FD4DE7" w:rsidP="00FD4DE7">
      <w:pPr>
        <w:jc w:val="both"/>
        <w:rPr>
          <w:rFonts w:eastAsia="Calibri"/>
          <w:lang w:eastAsia="en-US"/>
        </w:rPr>
      </w:pPr>
      <w:r w:rsidRPr="00FD4DE7">
        <w:rPr>
          <w:rFonts w:eastAsia="Calibri"/>
          <w:b/>
          <w:i/>
          <w:lang w:eastAsia="en-US"/>
        </w:rPr>
        <w:t>Стороны</w:t>
      </w:r>
      <w:r w:rsidRPr="00FD4DE7">
        <w:rPr>
          <w:rFonts w:eastAsia="Calibri"/>
          <w:lang w:eastAsia="en-US"/>
        </w:rPr>
        <w:t xml:space="preserve"> договорились, что указанные понятия имеют следующие значения, если иной смысл не следует из условий настоящего договора:</w:t>
      </w:r>
    </w:p>
    <w:p w:rsidR="00FD4DE7" w:rsidRPr="00FD4DE7" w:rsidRDefault="00FD4DE7" w:rsidP="00FD4DE7">
      <w:p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- Понятие «материалы» включает в себя все возможные для осуществления работ материалы, оборудование, конструкции, изделия.</w:t>
      </w:r>
    </w:p>
    <w:p w:rsidR="00FD4DE7" w:rsidRPr="00FD4DE7" w:rsidRDefault="00FD4DE7" w:rsidP="00FD4DE7">
      <w:p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- </w:t>
      </w:r>
      <w:r w:rsidRPr="00FD4DE7">
        <w:rPr>
          <w:rFonts w:eastAsia="Calibri"/>
          <w:bCs/>
          <w:lang w:eastAsia="en-US"/>
        </w:rPr>
        <w:t>Понятие «объект» - административные, административно-бытовые, производственные, подсо</w:t>
      </w:r>
      <w:r w:rsidRPr="00FD4DE7">
        <w:rPr>
          <w:rFonts w:eastAsia="Calibri"/>
          <w:bCs/>
          <w:lang w:eastAsia="en-US"/>
        </w:rPr>
        <w:t>б</w:t>
      </w:r>
      <w:r w:rsidRPr="00FD4DE7">
        <w:rPr>
          <w:rFonts w:eastAsia="Calibri"/>
          <w:bCs/>
          <w:lang w:eastAsia="en-US"/>
        </w:rPr>
        <w:t>ные здания и помещения, инженерные сооружения, сети и коммуникации, оборудование и ко</w:t>
      </w:r>
      <w:r w:rsidRPr="00FD4DE7">
        <w:rPr>
          <w:rFonts w:eastAsia="Calibri"/>
          <w:bCs/>
          <w:lang w:eastAsia="en-US"/>
        </w:rPr>
        <w:t>н</w:t>
      </w:r>
      <w:r w:rsidRPr="00FD4DE7">
        <w:rPr>
          <w:rFonts w:eastAsia="Calibri"/>
          <w:bCs/>
          <w:lang w:eastAsia="en-US"/>
        </w:rPr>
        <w:t xml:space="preserve">струкции, принадлежащие </w:t>
      </w:r>
      <w:r w:rsidRPr="00FD4DE7">
        <w:rPr>
          <w:rFonts w:eastAsia="Calibri"/>
          <w:b/>
          <w:bCs/>
          <w:i/>
          <w:lang w:eastAsia="en-US"/>
        </w:rPr>
        <w:t>Заказчику</w:t>
      </w:r>
      <w:r w:rsidRPr="00FD4DE7">
        <w:rPr>
          <w:rFonts w:eastAsia="Calibri"/>
          <w:bCs/>
          <w:lang w:eastAsia="en-US"/>
        </w:rPr>
        <w:t xml:space="preserve"> на праве собственности или используемые </w:t>
      </w:r>
      <w:r w:rsidRPr="00FD4DE7">
        <w:rPr>
          <w:rFonts w:eastAsia="Calibri"/>
          <w:b/>
          <w:bCs/>
          <w:i/>
          <w:lang w:eastAsia="en-US"/>
        </w:rPr>
        <w:t>Заказчиком</w:t>
      </w:r>
      <w:r w:rsidRPr="00FD4DE7">
        <w:rPr>
          <w:rFonts w:eastAsia="Calibri"/>
          <w:bCs/>
          <w:lang w:eastAsia="en-US"/>
        </w:rPr>
        <w:t xml:space="preserve"> по договору аренды, на которых производятся работы по настоящему Договору. </w:t>
      </w:r>
    </w:p>
    <w:p w:rsidR="00FD4DE7" w:rsidRPr="00FD4DE7" w:rsidRDefault="00FD4DE7" w:rsidP="00FD4DE7">
      <w:pPr>
        <w:rPr>
          <w:rFonts w:eastAsia="Calibri"/>
          <w:b/>
          <w:lang w:eastAsia="en-US"/>
        </w:rPr>
      </w:pPr>
      <w:r w:rsidRPr="00FD4DE7">
        <w:rPr>
          <w:rFonts w:eastAsia="Calibri"/>
          <w:lang w:eastAsia="en-US"/>
        </w:rPr>
        <w:t xml:space="preserve">  </w:t>
      </w:r>
      <w:r w:rsidRPr="00FD4DE7">
        <w:rPr>
          <w:rFonts w:eastAsia="Calibri"/>
          <w:b/>
          <w:lang w:eastAsia="en-US"/>
        </w:rPr>
        <w:t>1.</w:t>
      </w:r>
      <w:r w:rsidRPr="00FD4DE7">
        <w:rPr>
          <w:rFonts w:eastAsia="Calibri"/>
          <w:lang w:eastAsia="en-US"/>
        </w:rPr>
        <w:t xml:space="preserve"> </w:t>
      </w:r>
      <w:r w:rsidRPr="00FD4DE7">
        <w:rPr>
          <w:rFonts w:eastAsia="Calibri"/>
          <w:b/>
          <w:lang w:eastAsia="en-US"/>
        </w:rPr>
        <w:t>ПРЕДМЕТ ДОГОВОРА</w:t>
      </w:r>
    </w:p>
    <w:p w:rsidR="00FD4DE7" w:rsidRPr="00FD4DE7" w:rsidRDefault="00FD4DE7" w:rsidP="00FD4DE7">
      <w:pPr>
        <w:rPr>
          <w:rFonts w:eastAsia="Calibri"/>
          <w:b/>
          <w:lang w:eastAsia="en-US"/>
        </w:rPr>
      </w:pPr>
    </w:p>
    <w:p w:rsidR="00FD4DE7" w:rsidRPr="00FD4DE7" w:rsidRDefault="00FD4DE7" w:rsidP="00FD4DE7">
      <w:pPr>
        <w:numPr>
          <w:ilvl w:val="1"/>
          <w:numId w:val="38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b/>
          <w:i/>
          <w:lang w:eastAsia="en-US"/>
        </w:rPr>
        <w:t>Заказчик</w:t>
      </w:r>
      <w:r w:rsidRPr="00FD4DE7">
        <w:rPr>
          <w:rFonts w:eastAsia="Calibri"/>
          <w:lang w:eastAsia="en-US"/>
        </w:rPr>
        <w:t xml:space="preserve"> поручает, а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принимает на себя обязательство выполнить, в устано</w:t>
      </w:r>
      <w:r w:rsidRPr="00FD4DE7">
        <w:rPr>
          <w:rFonts w:eastAsia="Calibri"/>
          <w:lang w:eastAsia="en-US"/>
        </w:rPr>
        <w:t>в</w:t>
      </w:r>
      <w:r w:rsidRPr="00FD4DE7">
        <w:rPr>
          <w:rFonts w:eastAsia="Calibri"/>
          <w:lang w:eastAsia="en-US"/>
        </w:rPr>
        <w:t>ленный договором срок (графиком производства работ) работы в соответствии с услови</w:t>
      </w:r>
      <w:r w:rsidRPr="00FD4DE7">
        <w:rPr>
          <w:rFonts w:eastAsia="Calibri"/>
          <w:lang w:eastAsia="en-US"/>
        </w:rPr>
        <w:t>я</w:t>
      </w:r>
      <w:r w:rsidRPr="00FD4DE7">
        <w:rPr>
          <w:rFonts w:eastAsia="Calibri"/>
          <w:lang w:eastAsia="en-US"/>
        </w:rPr>
        <w:t>ми настоящего договора, техническим заданием, сметой, руководствуясь СНиП и дейс</w:t>
      </w:r>
      <w:r w:rsidRPr="00FD4DE7">
        <w:rPr>
          <w:rFonts w:eastAsia="Calibri"/>
          <w:lang w:eastAsia="en-US"/>
        </w:rPr>
        <w:t>т</w:t>
      </w:r>
      <w:r w:rsidRPr="00FD4DE7">
        <w:rPr>
          <w:rFonts w:eastAsia="Calibri"/>
          <w:lang w:eastAsia="en-US"/>
        </w:rPr>
        <w:t xml:space="preserve">вующей нормативной документацией, собственными </w:t>
      </w:r>
      <w:r w:rsidR="00557163">
        <w:rPr>
          <w:rFonts w:eastAsia="Calibri"/>
          <w:lang w:eastAsia="en-US"/>
        </w:rPr>
        <w:t xml:space="preserve"> </w:t>
      </w:r>
      <w:r w:rsidRPr="00FD4DE7">
        <w:rPr>
          <w:rFonts w:eastAsia="Calibri"/>
          <w:lang w:eastAsia="en-US"/>
        </w:rPr>
        <w:t xml:space="preserve">силами, </w:t>
      </w:r>
      <w:r w:rsidRPr="00FD4DE7">
        <w:rPr>
          <w:rFonts w:eastAsia="Calibri"/>
          <w:i/>
          <w:lang w:eastAsia="en-US"/>
        </w:rPr>
        <w:t>из собственных матери</w:t>
      </w:r>
      <w:r w:rsidRPr="00FD4DE7">
        <w:rPr>
          <w:rFonts w:eastAsia="Calibri"/>
          <w:i/>
          <w:lang w:eastAsia="en-US"/>
        </w:rPr>
        <w:t>а</w:t>
      </w:r>
      <w:r w:rsidRPr="00FD4DE7">
        <w:rPr>
          <w:rFonts w:eastAsia="Calibri"/>
          <w:i/>
          <w:lang w:eastAsia="en-US"/>
        </w:rPr>
        <w:t>лов</w:t>
      </w:r>
      <w:r w:rsidRPr="00FD4DE7">
        <w:rPr>
          <w:rFonts w:eastAsia="Calibri"/>
          <w:lang w:eastAsia="en-US"/>
        </w:rPr>
        <w:t xml:space="preserve">, следующие виды работ: </w:t>
      </w:r>
      <w:r w:rsidRPr="00FD4DE7">
        <w:rPr>
          <w:rFonts w:eastAsia="Calibri"/>
          <w:b/>
          <w:i/>
          <w:lang w:eastAsia="en-US"/>
        </w:rPr>
        <w:t>Ремонт помещений</w:t>
      </w:r>
      <w:r w:rsidRPr="00FD4DE7">
        <w:rPr>
          <w:rFonts w:eastAsia="Calibri"/>
          <w:lang w:eastAsia="en-US"/>
        </w:rPr>
        <w:t>:</w:t>
      </w:r>
    </w:p>
    <w:p w:rsidR="00FD4DE7" w:rsidRPr="00FD4DE7" w:rsidRDefault="00324073" w:rsidP="00FD4DE7">
      <w:pPr>
        <w:numPr>
          <w:ilvl w:val="2"/>
          <w:numId w:val="38"/>
        </w:numPr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Комната </w:t>
      </w:r>
      <w:r w:rsidR="00FD4DE7" w:rsidRPr="00FD4DE7">
        <w:rPr>
          <w:rFonts w:eastAsia="Calibri"/>
          <w:b/>
          <w:i/>
          <w:lang w:eastAsia="en-US"/>
        </w:rPr>
        <w:t xml:space="preserve"> </w:t>
      </w:r>
      <w:r w:rsidR="00CD2511">
        <w:rPr>
          <w:rFonts w:eastAsia="Calibri"/>
          <w:b/>
          <w:i/>
          <w:lang w:eastAsia="en-US"/>
        </w:rPr>
        <w:t>1</w:t>
      </w:r>
      <w:r>
        <w:rPr>
          <w:rFonts w:eastAsia="Calibri"/>
          <w:b/>
          <w:i/>
          <w:lang w:eastAsia="en-US"/>
        </w:rPr>
        <w:t>7, 2-ой этаж корпус 30 общей площадью 22,5 кв.м.</w:t>
      </w:r>
    </w:p>
    <w:p w:rsidR="00FD4DE7" w:rsidRPr="00FD4DE7" w:rsidRDefault="00FD4DE7" w:rsidP="00FD4DE7">
      <w:pPr>
        <w:numPr>
          <w:ilvl w:val="1"/>
          <w:numId w:val="38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Работы по настоящему Договору производятся по адресу: </w:t>
      </w:r>
      <w:r w:rsidR="00845F8F">
        <w:rPr>
          <w:rFonts w:eastAsia="Calibri"/>
          <w:lang w:eastAsia="en-US"/>
        </w:rPr>
        <w:t xml:space="preserve">г. Москва, </w:t>
      </w:r>
      <w:r w:rsidR="00557163">
        <w:rPr>
          <w:rFonts w:eastAsia="Calibri"/>
          <w:lang w:eastAsia="en-US"/>
        </w:rPr>
        <w:t>К</w:t>
      </w:r>
      <w:r w:rsidR="00845F8F">
        <w:rPr>
          <w:rFonts w:eastAsia="Calibri"/>
          <w:lang w:eastAsia="en-US"/>
        </w:rPr>
        <w:t>аширское шоссе д 33.</w:t>
      </w:r>
    </w:p>
    <w:p w:rsidR="00FD4DE7" w:rsidRPr="00FD4DE7" w:rsidRDefault="00FD4DE7" w:rsidP="00FD4DE7">
      <w:pPr>
        <w:numPr>
          <w:ilvl w:val="1"/>
          <w:numId w:val="38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 Право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 xml:space="preserve"> осуществлять работы, предусмотренные настоящим договором, по</w:t>
      </w:r>
      <w:r w:rsidRPr="00FD4DE7">
        <w:rPr>
          <w:rFonts w:eastAsia="Calibri"/>
          <w:lang w:eastAsia="en-US"/>
        </w:rPr>
        <w:t>д</w:t>
      </w:r>
      <w:r w:rsidRPr="00FD4DE7">
        <w:rPr>
          <w:rFonts w:eastAsia="Calibri"/>
          <w:lang w:eastAsia="en-US"/>
        </w:rPr>
        <w:t xml:space="preserve">тверждается лицензией, свидетельством о допуске к работам __________________________________________ №_______________ от "___"__________ </w:t>
      </w:r>
      <w:r w:rsidRPr="00FD4DE7">
        <w:rPr>
          <w:rFonts w:eastAsia="Calibri"/>
          <w:lang w:eastAsia="en-US"/>
        </w:rPr>
        <w:lastRenderedPageBreak/>
        <w:t>20__ г., выданной _______________________________________________________________________.</w:t>
      </w:r>
    </w:p>
    <w:p w:rsidR="00FD4DE7" w:rsidRPr="00FD4DE7" w:rsidRDefault="00FD4DE7" w:rsidP="00FD4DE7">
      <w:pPr>
        <w:numPr>
          <w:ilvl w:val="1"/>
          <w:numId w:val="38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Техническое задание (Приложение №1) предоставляет </w:t>
      </w:r>
      <w:r w:rsidRPr="00FD4DE7">
        <w:rPr>
          <w:rFonts w:eastAsia="Calibri"/>
          <w:b/>
          <w:i/>
          <w:lang w:eastAsia="en-US"/>
        </w:rPr>
        <w:t>Заказчик</w:t>
      </w:r>
      <w:r w:rsidRPr="00FD4DE7">
        <w:rPr>
          <w:rFonts w:eastAsia="Calibri"/>
          <w:lang w:eastAsia="en-US"/>
        </w:rPr>
        <w:t>.</w:t>
      </w:r>
    </w:p>
    <w:p w:rsidR="00FD4DE7" w:rsidRPr="00FD4DE7" w:rsidRDefault="00FD4DE7" w:rsidP="00FD4DE7">
      <w:pPr>
        <w:numPr>
          <w:ilvl w:val="1"/>
          <w:numId w:val="38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обязуется подготовить и согласовать с</w:t>
      </w:r>
      <w:r w:rsidRPr="00FD4DE7">
        <w:rPr>
          <w:rFonts w:eastAsia="Calibri"/>
          <w:b/>
          <w:i/>
          <w:lang w:eastAsia="en-US"/>
        </w:rPr>
        <w:t xml:space="preserve"> Заказчиком</w:t>
      </w:r>
      <w:r w:rsidRPr="00FD4DE7">
        <w:rPr>
          <w:rFonts w:eastAsia="Calibri"/>
          <w:lang w:eastAsia="en-US"/>
        </w:rPr>
        <w:t xml:space="preserve"> следующие документы: смету (Приложение №2) и график производства работ (Приложение №3).</w:t>
      </w:r>
    </w:p>
    <w:p w:rsidR="00FD4DE7" w:rsidRPr="00FD4DE7" w:rsidRDefault="00FD4DE7" w:rsidP="00FD4DE7">
      <w:pPr>
        <w:numPr>
          <w:ilvl w:val="1"/>
          <w:numId w:val="38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Подготовленные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документы согласно п.1.4 настоящего Договора, становя</w:t>
      </w:r>
      <w:r w:rsidRPr="00FD4DE7">
        <w:rPr>
          <w:rFonts w:eastAsia="Calibri"/>
          <w:lang w:eastAsia="en-US"/>
        </w:rPr>
        <w:t>т</w:t>
      </w:r>
      <w:r w:rsidRPr="00FD4DE7">
        <w:rPr>
          <w:rFonts w:eastAsia="Calibri"/>
          <w:lang w:eastAsia="en-US"/>
        </w:rPr>
        <w:t xml:space="preserve">ся обязательными для </w:t>
      </w:r>
      <w:r w:rsidRPr="00FD4DE7">
        <w:rPr>
          <w:rFonts w:eastAsia="Calibri"/>
          <w:b/>
          <w:i/>
          <w:lang w:eastAsia="en-US"/>
        </w:rPr>
        <w:t>Сторон</w:t>
      </w:r>
      <w:r w:rsidRPr="00FD4DE7">
        <w:rPr>
          <w:rFonts w:eastAsia="Calibri"/>
          <w:lang w:eastAsia="en-US"/>
        </w:rPr>
        <w:t xml:space="preserve"> с момента их утверждения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>.</w:t>
      </w:r>
    </w:p>
    <w:p w:rsidR="00FD4DE7" w:rsidRPr="00FD4DE7" w:rsidRDefault="00FD4DE7" w:rsidP="00FD4DE7">
      <w:pPr>
        <w:numPr>
          <w:ilvl w:val="0"/>
          <w:numId w:val="39"/>
        </w:numPr>
        <w:jc w:val="both"/>
        <w:rPr>
          <w:rFonts w:eastAsia="Calibri"/>
          <w:b/>
          <w:lang w:eastAsia="en-US"/>
        </w:rPr>
      </w:pPr>
      <w:r w:rsidRPr="00FD4DE7">
        <w:rPr>
          <w:rFonts w:eastAsia="Calibri"/>
          <w:b/>
          <w:lang w:eastAsia="en-US"/>
        </w:rPr>
        <w:t>СТОИМОСТЬ РАБОТ И ПОРЯДОК РАСЧЕТОВ</w:t>
      </w:r>
    </w:p>
    <w:p w:rsidR="00FD4DE7" w:rsidRPr="00FD4DE7" w:rsidRDefault="00FD4DE7" w:rsidP="00FD4DE7">
      <w:pPr>
        <w:jc w:val="both"/>
        <w:rPr>
          <w:rFonts w:eastAsia="Calibri"/>
          <w:b/>
          <w:lang w:eastAsia="en-US"/>
        </w:rPr>
      </w:pP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Цена работ по настоящему Договору является твердой и окончательной на весь срок выполнения работ, за исключением случаев, предусмотренных п.п.2.2, 2.5, 4.2, 4.8, 5.1.10, 8.5, 10.5, 15.3 и определена сметой №____  являющейся неотъемлемой частью составляет ______________(__________________) рублей, в том числе 18% НДС: ________________(__________________) рублей. Указанная цена включает в себя ко</w:t>
      </w:r>
      <w:r w:rsidRPr="00FD4DE7">
        <w:rPr>
          <w:rFonts w:eastAsia="Calibri"/>
          <w:lang w:eastAsia="en-US"/>
        </w:rPr>
        <w:t>м</w:t>
      </w:r>
      <w:r w:rsidRPr="00FD4DE7">
        <w:rPr>
          <w:rFonts w:eastAsia="Calibri"/>
          <w:lang w:eastAsia="en-US"/>
        </w:rPr>
        <w:t xml:space="preserve">пенсацию всех издержек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>, в том числе расходы на получение необходимых согласований, разрешений, опробований, инспекций, заключений, транспортные и пр</w:t>
      </w:r>
      <w:r w:rsidRPr="00FD4DE7">
        <w:rPr>
          <w:rFonts w:eastAsia="Calibri"/>
          <w:lang w:eastAsia="en-US"/>
        </w:rPr>
        <w:t>о</w:t>
      </w:r>
      <w:r w:rsidRPr="00FD4DE7">
        <w:rPr>
          <w:rFonts w:eastAsia="Calibri"/>
          <w:lang w:eastAsia="en-US"/>
        </w:rPr>
        <w:t>чие затраты. В цену договора включены все работы, необходимые для полного испо</w:t>
      </w:r>
      <w:r w:rsidRPr="00FD4DE7">
        <w:rPr>
          <w:rFonts w:eastAsia="Calibri"/>
          <w:lang w:eastAsia="en-US"/>
        </w:rPr>
        <w:t>л</w:t>
      </w:r>
      <w:r w:rsidRPr="00FD4DE7">
        <w:rPr>
          <w:rFonts w:eastAsia="Calibri"/>
          <w:lang w:eastAsia="en-US"/>
        </w:rPr>
        <w:t>нения обязательств Подрядчика по настоящему договору, а также работы, не детализ</w:t>
      </w:r>
      <w:r w:rsidRPr="00FD4DE7">
        <w:rPr>
          <w:rFonts w:eastAsia="Calibri"/>
          <w:lang w:eastAsia="en-US"/>
        </w:rPr>
        <w:t>и</w:t>
      </w:r>
      <w:r w:rsidRPr="00FD4DE7">
        <w:rPr>
          <w:rFonts w:eastAsia="Calibri"/>
          <w:lang w:eastAsia="en-US"/>
        </w:rPr>
        <w:t>рованные в настоящем договоре, но необходимые для качественного выполнения р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>бот.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Цена, указанная в п.2.1. настоящего Договора подлежит снижению в случае уменьшения первоначально запланированных объемов работ (количества примененных материалов и т.д.), которое нельзя было предусмотреть при заключении Договора, а также в соо</w:t>
      </w:r>
      <w:r w:rsidRPr="00FD4DE7">
        <w:rPr>
          <w:rFonts w:eastAsia="Calibri"/>
          <w:lang w:eastAsia="en-US"/>
        </w:rPr>
        <w:t>т</w:t>
      </w:r>
      <w:r w:rsidRPr="00FD4DE7">
        <w:rPr>
          <w:rFonts w:eastAsia="Calibri"/>
          <w:lang w:eastAsia="en-US"/>
        </w:rPr>
        <w:t>ветствии с другими статьями настоящего Договора.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Если возникла необходимость в проведении дополнительных работ и по этой причине в превышении цены работы (согласно п.2.1. настоящего Договора),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обязан своевременно предупредить об этом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 xml:space="preserve">. При этом </w:t>
      </w:r>
      <w:r w:rsidRPr="00FD4DE7">
        <w:rPr>
          <w:rFonts w:eastAsia="Calibri"/>
          <w:b/>
          <w:i/>
          <w:lang w:eastAsia="en-US"/>
        </w:rPr>
        <w:t>Заказчик</w:t>
      </w:r>
      <w:r w:rsidRPr="00FD4DE7">
        <w:rPr>
          <w:rFonts w:eastAsia="Calibri"/>
          <w:lang w:eastAsia="en-US"/>
        </w:rPr>
        <w:t xml:space="preserve">, вправе расторгнуть настоящий договор. В этом случае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может требовать от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 xml:space="preserve"> уплаты ему цены за выполненную часть работы на основании подтверждающих документов.</w:t>
      </w:r>
    </w:p>
    <w:p w:rsidR="00FD4DE7" w:rsidRPr="00FD4DE7" w:rsidRDefault="00FD4DE7" w:rsidP="00FD4DE7">
      <w:pPr>
        <w:jc w:val="both"/>
        <w:rPr>
          <w:rFonts w:eastAsia="Calibri"/>
          <w:i/>
          <w:lang w:eastAsia="en-US"/>
        </w:rPr>
      </w:pP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, своевременно не предупредивший </w:t>
      </w:r>
      <w:r w:rsidRPr="00FD4DE7">
        <w:rPr>
          <w:rFonts w:eastAsia="Calibri"/>
          <w:b/>
          <w:i/>
          <w:lang w:eastAsia="en-US"/>
        </w:rPr>
        <w:t xml:space="preserve">Заказчика </w:t>
      </w:r>
      <w:r w:rsidRPr="00FD4DE7">
        <w:rPr>
          <w:rFonts w:eastAsia="Calibri"/>
          <w:lang w:eastAsia="en-US"/>
        </w:rPr>
        <w:t>(в письменном виде) о необходимости превышения указанной в договоре цены работы, обязан выполнить договор, сохраняя право на оплату работы по цене, определенной в договоре.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Стоимость работ по п.1.1. настоящего Договора при расчетах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 xml:space="preserve"> с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определяется с применением расчетных индексов перевода в текущие цены, пред</w:t>
      </w:r>
      <w:r w:rsidRPr="00FD4DE7">
        <w:rPr>
          <w:rFonts w:eastAsia="Calibri"/>
          <w:lang w:eastAsia="en-US"/>
        </w:rPr>
        <w:t>у</w:t>
      </w:r>
      <w:r w:rsidRPr="00FD4DE7">
        <w:rPr>
          <w:rFonts w:eastAsia="Calibri"/>
          <w:lang w:eastAsia="en-US"/>
        </w:rPr>
        <w:t>смотренные сметой №___ к настоящему Договору (Приложение №</w:t>
      </w:r>
      <w:r w:rsidR="00324073">
        <w:rPr>
          <w:rFonts w:eastAsia="Calibri"/>
          <w:lang w:eastAsia="en-US"/>
        </w:rPr>
        <w:t>2</w:t>
      </w:r>
      <w:r w:rsidRPr="00FD4DE7">
        <w:rPr>
          <w:rFonts w:eastAsia="Calibri"/>
          <w:lang w:eastAsia="en-US"/>
        </w:rPr>
        <w:t xml:space="preserve">). </w:t>
      </w:r>
    </w:p>
    <w:p w:rsidR="00FD4DE7" w:rsidRPr="00FD4DE7" w:rsidRDefault="00FD4DE7" w:rsidP="00FD4DE7">
      <w:p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Не допускается определение стоимости выполненных работ, путем пересчета в текущие цены с учетом индексации сметной стоимости работ на дату подписания соответствующих Акта сдачи-приемки работ и Справки о стоимости выполненных работ и  затрат (формы КС-3).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lastRenderedPageBreak/>
        <w:t>Цена работы может быть изменена в сторону увеличения только по соглашению сторон на основании оформленного в письменной форме дополнительного соглашения к н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 xml:space="preserve">стоящему договору. 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Цена договора, предусмотренная п.2.1, оплачивается Заказчиком по факту выполнения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работ по настоящему договору, включая устранение выявленных недо</w:t>
      </w:r>
      <w:r w:rsidRPr="00FD4DE7">
        <w:rPr>
          <w:rFonts w:eastAsia="Calibri"/>
          <w:lang w:eastAsia="en-US"/>
        </w:rPr>
        <w:t>с</w:t>
      </w:r>
      <w:r w:rsidRPr="00FD4DE7">
        <w:rPr>
          <w:rFonts w:eastAsia="Calibri"/>
          <w:lang w:eastAsia="en-US"/>
        </w:rPr>
        <w:t xml:space="preserve">татков, при условии, что работы выполнены с надлежащим качеством и в согласованные сроки, установленные настоящим Договором (или досрочно с согласия Заказчика),  на основании подписанного </w:t>
      </w:r>
      <w:r w:rsidRPr="00FD4DE7">
        <w:rPr>
          <w:rFonts w:eastAsia="Calibri"/>
          <w:b/>
          <w:i/>
          <w:lang w:eastAsia="en-US"/>
        </w:rPr>
        <w:t>Сторонами</w:t>
      </w:r>
      <w:r w:rsidRPr="00FD4DE7">
        <w:rPr>
          <w:rFonts w:eastAsia="Calibri"/>
          <w:lang w:eastAsia="en-US"/>
        </w:rPr>
        <w:t xml:space="preserve"> Акта сдачи-приемки работ установленной формы, справки о стоимости выполненных работ и затрат (формы КС-3), оригинала счёта и счёта – фактуры (оформленного в соответствии со статьей 169 НК РФ), в течение 5 (пяти) ба</w:t>
      </w:r>
      <w:r w:rsidRPr="00FD4DE7">
        <w:rPr>
          <w:rFonts w:eastAsia="Calibri"/>
          <w:lang w:eastAsia="en-US"/>
        </w:rPr>
        <w:t>н</w:t>
      </w:r>
      <w:r w:rsidRPr="00FD4DE7">
        <w:rPr>
          <w:rFonts w:eastAsia="Calibri"/>
          <w:lang w:eastAsia="en-US"/>
        </w:rPr>
        <w:t>ковских дней с даты подписания соответствующего Акта сдачи-приемки работ. До м</w:t>
      </w:r>
      <w:r w:rsidRPr="00FD4DE7">
        <w:rPr>
          <w:rFonts w:eastAsia="Calibri"/>
          <w:lang w:eastAsia="en-US"/>
        </w:rPr>
        <w:t>о</w:t>
      </w:r>
      <w:r w:rsidRPr="00FD4DE7">
        <w:rPr>
          <w:rFonts w:eastAsia="Calibri"/>
          <w:lang w:eastAsia="en-US"/>
        </w:rPr>
        <w:t>мента оформления соответствующего двустороннего Акта сдачи-приемки, работы сч</w:t>
      </w:r>
      <w:r w:rsidRPr="00FD4DE7">
        <w:rPr>
          <w:rFonts w:eastAsia="Calibri"/>
          <w:lang w:eastAsia="en-US"/>
        </w:rPr>
        <w:t>и</w:t>
      </w:r>
      <w:r w:rsidRPr="00FD4DE7">
        <w:rPr>
          <w:rFonts w:eastAsia="Calibri"/>
          <w:lang w:eastAsia="en-US"/>
        </w:rPr>
        <w:t>таются невыполненными.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Датой перечисления денежных средств, считается дата списания денежных средств с расчетного счета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>.</w:t>
      </w:r>
    </w:p>
    <w:p w:rsidR="00FD4DE7" w:rsidRPr="00FD4DE7" w:rsidRDefault="00FD4DE7" w:rsidP="00FD4DE7">
      <w:pPr>
        <w:numPr>
          <w:ilvl w:val="0"/>
          <w:numId w:val="39"/>
        </w:numPr>
        <w:jc w:val="both"/>
        <w:rPr>
          <w:rFonts w:eastAsia="Calibri"/>
          <w:b/>
          <w:lang w:eastAsia="en-US"/>
        </w:rPr>
      </w:pPr>
      <w:r w:rsidRPr="00FD4DE7">
        <w:rPr>
          <w:rFonts w:eastAsia="Calibri"/>
          <w:b/>
          <w:lang w:eastAsia="en-US"/>
        </w:rPr>
        <w:t>СРОКИ  ВЫПОЛНЕНИЯ  РАБОТ</w:t>
      </w:r>
    </w:p>
    <w:p w:rsidR="00FD4DE7" w:rsidRPr="00FD4DE7" w:rsidRDefault="00FD4DE7" w:rsidP="00FD4DE7">
      <w:pPr>
        <w:jc w:val="both"/>
        <w:rPr>
          <w:rFonts w:eastAsia="Calibri"/>
          <w:b/>
          <w:lang w:eastAsia="en-US"/>
        </w:rPr>
      </w:pP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Сроки выполнения работ по настоящему Договору:</w:t>
      </w:r>
    </w:p>
    <w:p w:rsidR="00FD4DE7" w:rsidRPr="00FD4DE7" w:rsidRDefault="00FD4DE7" w:rsidP="00FD4DE7">
      <w:p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- начало работ: «___»________ 201</w:t>
      </w:r>
      <w:r w:rsidR="00DC2564">
        <w:rPr>
          <w:rFonts w:eastAsia="Calibri"/>
          <w:lang w:eastAsia="en-US"/>
        </w:rPr>
        <w:t>2</w:t>
      </w:r>
      <w:r w:rsidRPr="00FD4DE7">
        <w:rPr>
          <w:rFonts w:eastAsia="Calibri"/>
          <w:lang w:eastAsia="en-US"/>
        </w:rPr>
        <w:t>г.</w:t>
      </w:r>
    </w:p>
    <w:p w:rsidR="00FD4DE7" w:rsidRPr="00FD4DE7" w:rsidRDefault="00FD4DE7" w:rsidP="00FD4DE7">
      <w:p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- окончание работ: «___»________201</w:t>
      </w:r>
      <w:r w:rsidR="00DC2564">
        <w:rPr>
          <w:rFonts w:eastAsia="Calibri"/>
          <w:lang w:eastAsia="en-US"/>
        </w:rPr>
        <w:t>2</w:t>
      </w:r>
      <w:r w:rsidRPr="00FD4DE7">
        <w:rPr>
          <w:rFonts w:eastAsia="Calibri"/>
          <w:lang w:eastAsia="en-US"/>
        </w:rPr>
        <w:t xml:space="preserve">г. </w:t>
      </w:r>
    </w:p>
    <w:p w:rsidR="00FD4DE7" w:rsidRPr="00FD4DE7" w:rsidRDefault="00FD4DE7" w:rsidP="00FD4DE7">
      <w:p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Отдельные этапы работы и сроки их завершения определены графиком производства работ.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При возникновении обстоятельств, приостанавливающих выполнение работ и увелич</w:t>
      </w:r>
      <w:r w:rsidRPr="00FD4DE7">
        <w:rPr>
          <w:rFonts w:eastAsia="Calibri"/>
          <w:lang w:eastAsia="en-US"/>
        </w:rPr>
        <w:t>и</w:t>
      </w:r>
      <w:r w:rsidRPr="00FD4DE7">
        <w:rPr>
          <w:rFonts w:eastAsia="Calibri"/>
          <w:lang w:eastAsia="en-US"/>
        </w:rPr>
        <w:t xml:space="preserve">вающих сроки их выполнения: а) не предоставление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 xml:space="preserve"> фронта работ; б) з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 xml:space="preserve">держка выдачи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 xml:space="preserve"> исходно-разрешительной документации; в) внесение изм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 xml:space="preserve">нений в техническое задание  -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совместно с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 xml:space="preserve"> определяет новые сроки, что должно быть оформлено в письменном виде Дополнительным соглашением к настоящему Договору.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b/>
          <w:i/>
          <w:lang w:eastAsia="en-US"/>
        </w:rPr>
        <w:t>Заказчик</w:t>
      </w:r>
      <w:r w:rsidRPr="00FD4DE7">
        <w:rPr>
          <w:rFonts w:eastAsia="Calibri"/>
          <w:lang w:eastAsia="en-US"/>
        </w:rPr>
        <w:t xml:space="preserve"> и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перед началом производства работ оформляют передачу пл</w:t>
      </w:r>
      <w:r w:rsidRPr="00FD4DE7">
        <w:rPr>
          <w:rFonts w:eastAsia="Calibri"/>
          <w:lang w:eastAsia="en-US"/>
        </w:rPr>
        <w:t>о</w:t>
      </w:r>
      <w:r w:rsidRPr="00FD4DE7">
        <w:rPr>
          <w:rFonts w:eastAsia="Calibri"/>
          <w:lang w:eastAsia="en-US"/>
        </w:rPr>
        <w:t xml:space="preserve">щадки или отдельного объекта Актом-допуском установленной формы в соответствии со СНиП 12-03-2001 «Безопасность труда в строительстве» часть 1. </w:t>
      </w:r>
    </w:p>
    <w:p w:rsidR="00FD4DE7" w:rsidRPr="00FD4DE7" w:rsidRDefault="00FD4DE7" w:rsidP="00FD4DE7">
      <w:pPr>
        <w:numPr>
          <w:ilvl w:val="0"/>
          <w:numId w:val="39"/>
        </w:numPr>
        <w:jc w:val="both"/>
        <w:rPr>
          <w:rFonts w:eastAsia="Calibri"/>
          <w:b/>
          <w:lang w:eastAsia="en-US"/>
        </w:rPr>
      </w:pPr>
      <w:r w:rsidRPr="00FD4DE7">
        <w:rPr>
          <w:rFonts w:eastAsia="Calibri"/>
          <w:b/>
          <w:lang w:eastAsia="en-US"/>
        </w:rPr>
        <w:t>ОБЕСПЕЧЕНИЕ РАБОТ МАТЕРИАЛАМИ И ОБОРУДОВАНИЕМ</w:t>
      </w:r>
    </w:p>
    <w:p w:rsidR="00FD4DE7" w:rsidRPr="00FD4DE7" w:rsidRDefault="00FD4DE7" w:rsidP="00FD4DE7">
      <w:pPr>
        <w:jc w:val="both"/>
        <w:rPr>
          <w:rFonts w:eastAsia="Calibri"/>
          <w:b/>
          <w:lang w:eastAsia="en-US"/>
        </w:rPr>
      </w:pP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Обеспечение работ необходимыми материалами осуществляет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>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b/>
          <w:i/>
          <w:lang w:eastAsia="en-US"/>
        </w:rPr>
        <w:t>Заказчик</w:t>
      </w:r>
      <w:r w:rsidRPr="00FD4DE7">
        <w:rPr>
          <w:rFonts w:eastAsia="Calibri"/>
          <w:lang w:eastAsia="en-US"/>
        </w:rPr>
        <w:t xml:space="preserve"> вправе предоставлять </w:t>
      </w:r>
      <w:r w:rsidRPr="00FD4DE7">
        <w:rPr>
          <w:rFonts w:eastAsia="Calibri"/>
          <w:b/>
          <w:i/>
          <w:lang w:eastAsia="en-US"/>
        </w:rPr>
        <w:t>Подрядчику</w:t>
      </w:r>
      <w:r w:rsidRPr="00FD4DE7">
        <w:rPr>
          <w:rFonts w:eastAsia="Calibri"/>
          <w:lang w:eastAsia="en-US"/>
        </w:rPr>
        <w:t xml:space="preserve"> необходимые для выполнения работ мат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>риалы. При этом цена работ согласно п. 2.1 настоящего договора уменьшается сора</w:t>
      </w:r>
      <w:r w:rsidRPr="00FD4DE7">
        <w:rPr>
          <w:rFonts w:eastAsia="Calibri"/>
          <w:lang w:eastAsia="en-US"/>
        </w:rPr>
        <w:t>з</w:t>
      </w:r>
      <w:r w:rsidRPr="00FD4DE7">
        <w:rPr>
          <w:rFonts w:eastAsia="Calibri"/>
          <w:lang w:eastAsia="en-US"/>
        </w:rPr>
        <w:t xml:space="preserve">мерно стоимости предоставленного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i/>
          <w:lang w:eastAsia="en-US"/>
        </w:rPr>
        <w:t xml:space="preserve"> </w:t>
      </w:r>
      <w:r w:rsidRPr="00FD4DE7">
        <w:rPr>
          <w:rFonts w:eastAsia="Calibri"/>
          <w:lang w:eastAsia="en-US"/>
        </w:rPr>
        <w:t>материала (исходя из стоимости мат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>риалов согласно смете №___).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lastRenderedPageBreak/>
        <w:t>Все поставляемые для производства работ материалы и оборудование должны иметь соответствующие сертификаты, технические паспорта и другие документы завода изг</w:t>
      </w:r>
      <w:r w:rsidRPr="00FD4DE7">
        <w:rPr>
          <w:rFonts w:eastAsia="Calibri"/>
          <w:lang w:eastAsia="en-US"/>
        </w:rPr>
        <w:t>о</w:t>
      </w:r>
      <w:r w:rsidRPr="00FD4DE7">
        <w:rPr>
          <w:rFonts w:eastAsia="Calibri"/>
          <w:lang w:eastAsia="en-US"/>
        </w:rPr>
        <w:t>товителя, удостоверяющие их качество.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Приемку, разгрузку и складирование прибывающих на объект материалов (в том числе материалов, предоставляемых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 xml:space="preserve">) осуществляет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>. Приемка мат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 xml:space="preserve">риалов от </w:t>
      </w:r>
      <w:r w:rsidRPr="00FD4DE7">
        <w:rPr>
          <w:rFonts w:eastAsia="Calibri"/>
          <w:b/>
          <w:lang w:eastAsia="en-US"/>
        </w:rPr>
        <w:t>З</w:t>
      </w:r>
      <w:r w:rsidRPr="00FD4DE7">
        <w:rPr>
          <w:rFonts w:eastAsia="Calibri"/>
          <w:b/>
          <w:i/>
          <w:lang w:eastAsia="en-US"/>
        </w:rPr>
        <w:t>аказчика</w:t>
      </w:r>
      <w:r w:rsidRPr="00FD4DE7">
        <w:rPr>
          <w:rFonts w:eastAsia="Calibri"/>
          <w:lang w:eastAsia="en-US"/>
        </w:rPr>
        <w:t xml:space="preserve">, а также от поставщиков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 xml:space="preserve"> осуществляется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по двустороннему акту, в котором в обязательном порядке указывается наименование поставленного материала, его количество, ассортимент, комплектность и качество. В случае обнаружения каких-либо недостатков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должен указать это в акте.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В случаях невыполнения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условий п.4.4,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не вправе предъявлять требования к </w:t>
      </w:r>
      <w:r w:rsidRPr="00FD4DE7">
        <w:rPr>
          <w:rFonts w:eastAsia="Calibri"/>
          <w:b/>
          <w:i/>
          <w:lang w:eastAsia="en-US"/>
        </w:rPr>
        <w:t>Заказчику</w:t>
      </w:r>
      <w:r w:rsidRPr="00FD4DE7">
        <w:rPr>
          <w:rFonts w:eastAsia="Calibri"/>
          <w:lang w:eastAsia="en-US"/>
        </w:rPr>
        <w:t xml:space="preserve"> в связи с недостатками и обязан устранить их за свой счет. 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Ответственность за сохранность всех поставленных для реализации договора матери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>лов до полного завершения работ (включая период времени, в течение которого По</w:t>
      </w:r>
      <w:r w:rsidRPr="00FD4DE7">
        <w:rPr>
          <w:rFonts w:eastAsia="Calibri"/>
          <w:lang w:eastAsia="en-US"/>
        </w:rPr>
        <w:t>д</w:t>
      </w:r>
      <w:r w:rsidRPr="00FD4DE7">
        <w:rPr>
          <w:rFonts w:eastAsia="Calibri"/>
          <w:lang w:eastAsia="en-US"/>
        </w:rPr>
        <w:t>рядчик будет устранять выявленные в ходе приемки недостатки, демонтировать вр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>менные сооружения, а также вывозить находящуюся на территории строительной пл</w:t>
      </w:r>
      <w:r w:rsidRPr="00FD4DE7">
        <w:rPr>
          <w:rFonts w:eastAsia="Calibri"/>
          <w:lang w:eastAsia="en-US"/>
        </w:rPr>
        <w:t>о</w:t>
      </w:r>
      <w:r w:rsidRPr="00FD4DE7">
        <w:rPr>
          <w:rFonts w:eastAsia="Calibri"/>
          <w:lang w:eastAsia="en-US"/>
        </w:rPr>
        <w:t xml:space="preserve">щадки строительную технику, оборудование, инструмент, приспособления и установки, материалы, передвижные бытовые и складские помещения) несет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>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Сторона, предоставившая материалы, отвечает за их соответствие техническому зад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>нию, смете, государственным стандартам и техническим условиям и несет риск убытков, связанных с их ненадлежащим качеством, несоответствием государственным станда</w:t>
      </w:r>
      <w:r w:rsidRPr="00FD4DE7">
        <w:rPr>
          <w:rFonts w:eastAsia="Calibri"/>
          <w:lang w:eastAsia="en-US"/>
        </w:rPr>
        <w:t>р</w:t>
      </w:r>
      <w:r w:rsidRPr="00FD4DE7">
        <w:rPr>
          <w:rFonts w:eastAsia="Calibri"/>
          <w:lang w:eastAsia="en-US"/>
        </w:rPr>
        <w:t>там и техническим условиям.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Материалы, предоставленные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 xml:space="preserve">, не использованные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при пр</w:t>
      </w:r>
      <w:r w:rsidRPr="00FD4DE7">
        <w:rPr>
          <w:rFonts w:eastAsia="Calibri"/>
          <w:lang w:eastAsia="en-US"/>
        </w:rPr>
        <w:t>о</w:t>
      </w:r>
      <w:r w:rsidRPr="00FD4DE7">
        <w:rPr>
          <w:rFonts w:eastAsia="Calibri"/>
          <w:lang w:eastAsia="en-US"/>
        </w:rPr>
        <w:t xml:space="preserve">изводстве работ на объекте, передаются (возвращаются) </w:t>
      </w:r>
      <w:r w:rsidRPr="00FD4DE7">
        <w:rPr>
          <w:rFonts w:eastAsia="Calibri"/>
          <w:b/>
          <w:i/>
          <w:lang w:eastAsia="en-US"/>
        </w:rPr>
        <w:t>Заказчику</w:t>
      </w:r>
      <w:r w:rsidRPr="00FD4DE7">
        <w:rPr>
          <w:rFonts w:eastAsia="Calibri"/>
          <w:lang w:eastAsia="en-US"/>
        </w:rPr>
        <w:t xml:space="preserve"> по двустороннему акту, либо с согласия </w:t>
      </w:r>
      <w:r w:rsidRPr="00FD4DE7">
        <w:rPr>
          <w:rFonts w:eastAsia="Calibri"/>
          <w:b/>
          <w:i/>
          <w:lang w:eastAsia="en-US"/>
        </w:rPr>
        <w:t>Сторон</w:t>
      </w:r>
      <w:r w:rsidRPr="00FD4DE7">
        <w:rPr>
          <w:rFonts w:eastAsia="Calibri"/>
          <w:lang w:eastAsia="en-US"/>
        </w:rPr>
        <w:t xml:space="preserve"> уменьшается цена работ (согласно п.2.1. настоящего Дог</w:t>
      </w:r>
      <w:r w:rsidRPr="00FD4DE7">
        <w:rPr>
          <w:rFonts w:eastAsia="Calibri"/>
          <w:lang w:eastAsia="en-US"/>
        </w:rPr>
        <w:t>о</w:t>
      </w:r>
      <w:r w:rsidRPr="00FD4DE7">
        <w:rPr>
          <w:rFonts w:eastAsia="Calibri"/>
          <w:lang w:eastAsia="en-US"/>
        </w:rPr>
        <w:t xml:space="preserve">вора) с учетом стоимости остающегося у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 xml:space="preserve"> неиспользованного материала.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обязан использовать предоставленный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 xml:space="preserve"> материал экономно и расчетливо, после окончания работы представить </w:t>
      </w:r>
      <w:r w:rsidRPr="00FD4DE7">
        <w:rPr>
          <w:rFonts w:eastAsia="Calibri"/>
          <w:b/>
          <w:i/>
          <w:lang w:eastAsia="en-US"/>
        </w:rPr>
        <w:t>Заказчику</w:t>
      </w:r>
      <w:r w:rsidRPr="00FD4DE7">
        <w:rPr>
          <w:rFonts w:eastAsia="Calibri"/>
          <w:lang w:eastAsia="en-US"/>
        </w:rPr>
        <w:t xml:space="preserve"> отчет об израсходовании материала.</w:t>
      </w:r>
    </w:p>
    <w:p w:rsidR="00FD4DE7" w:rsidRPr="00FD4DE7" w:rsidRDefault="00FD4DE7" w:rsidP="00FD4DE7">
      <w:pPr>
        <w:jc w:val="both"/>
        <w:rPr>
          <w:rFonts w:eastAsia="Calibri"/>
          <w:lang w:eastAsia="en-US"/>
        </w:rPr>
      </w:pPr>
    </w:p>
    <w:p w:rsidR="00FD4DE7" w:rsidRPr="00FD4DE7" w:rsidRDefault="00FD4DE7" w:rsidP="00FD4DE7">
      <w:pPr>
        <w:numPr>
          <w:ilvl w:val="0"/>
          <w:numId w:val="39"/>
        </w:numPr>
        <w:jc w:val="both"/>
        <w:rPr>
          <w:rFonts w:eastAsia="Calibri"/>
          <w:b/>
          <w:bCs/>
          <w:lang w:eastAsia="en-US"/>
        </w:rPr>
      </w:pPr>
      <w:r w:rsidRPr="00FD4DE7">
        <w:rPr>
          <w:rFonts w:eastAsia="Calibri"/>
          <w:b/>
          <w:bCs/>
          <w:lang w:eastAsia="en-US"/>
        </w:rPr>
        <w:t>ОБЯЗАННОСТИ СТОРОН</w:t>
      </w:r>
    </w:p>
    <w:p w:rsidR="00FD4DE7" w:rsidRPr="00FD4DE7" w:rsidRDefault="00FD4DE7" w:rsidP="00FD4DE7">
      <w:pPr>
        <w:jc w:val="both"/>
        <w:rPr>
          <w:rFonts w:eastAsia="Calibri"/>
          <w:lang w:eastAsia="en-US"/>
        </w:rPr>
      </w:pP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b/>
          <w:lang w:eastAsia="en-US"/>
        </w:rPr>
      </w:pPr>
      <w:r w:rsidRPr="00FD4DE7">
        <w:rPr>
          <w:rFonts w:eastAsia="Calibri"/>
          <w:b/>
          <w:lang w:eastAsia="en-US"/>
        </w:rPr>
        <w:t>Подрядчик обязан: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До начала производства работ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обязан:</w:t>
      </w:r>
    </w:p>
    <w:p w:rsidR="00FD4DE7" w:rsidRPr="00FD4DE7" w:rsidRDefault="00FD4DE7" w:rsidP="00FD4DE7">
      <w:pPr>
        <w:numPr>
          <w:ilvl w:val="3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Предоставить </w:t>
      </w:r>
      <w:r w:rsidRPr="00FD4DE7">
        <w:rPr>
          <w:rFonts w:eastAsia="Calibri"/>
          <w:b/>
          <w:i/>
          <w:lang w:eastAsia="en-US"/>
        </w:rPr>
        <w:t>Заказчику</w:t>
      </w:r>
      <w:r w:rsidRPr="00FD4DE7">
        <w:rPr>
          <w:rFonts w:eastAsia="Calibri"/>
          <w:i/>
          <w:lang w:eastAsia="en-US"/>
        </w:rPr>
        <w:t xml:space="preserve"> </w:t>
      </w:r>
      <w:r w:rsidRPr="00FD4DE7">
        <w:rPr>
          <w:rFonts w:eastAsia="Calibri"/>
          <w:lang w:eastAsia="en-US"/>
        </w:rPr>
        <w:t>следующие документы:</w:t>
      </w:r>
    </w:p>
    <w:p w:rsidR="00FD4DE7" w:rsidRPr="00FD4DE7" w:rsidRDefault="00FD4DE7" w:rsidP="00FD4DE7">
      <w:p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- копии свидетельств, выданных саморегулируемыми организациями (СРО) на виды работ прои</w:t>
      </w:r>
      <w:r w:rsidRPr="00FD4DE7">
        <w:rPr>
          <w:rFonts w:eastAsia="Calibri"/>
          <w:lang w:eastAsia="en-US"/>
        </w:rPr>
        <w:t>з</w:t>
      </w:r>
      <w:r w:rsidRPr="00FD4DE7">
        <w:rPr>
          <w:rFonts w:eastAsia="Calibri"/>
          <w:lang w:eastAsia="en-US"/>
        </w:rPr>
        <w:t xml:space="preserve">водимые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и привлеченными субподрядных организаций согласно п.1.1. настоящего Договора;  </w:t>
      </w:r>
    </w:p>
    <w:p w:rsidR="00FD4DE7" w:rsidRPr="00FD4DE7" w:rsidRDefault="00FD4DE7" w:rsidP="00FD4DE7">
      <w:p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lastRenderedPageBreak/>
        <w:t>- копии сертификатов, паспортов и пр. на применяемую оснастку, инструменты, оборудование и механизмы;</w:t>
      </w:r>
    </w:p>
    <w:p w:rsidR="00FD4DE7" w:rsidRPr="00FD4DE7" w:rsidRDefault="00FD4DE7" w:rsidP="00FD4DE7">
      <w:p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- список лиц, допущенных к работам на объекте.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b/>
          <w:i/>
          <w:lang w:eastAsia="en-US"/>
        </w:rPr>
      </w:pPr>
      <w:r w:rsidRPr="00FD4DE7">
        <w:rPr>
          <w:rFonts w:eastAsia="Calibri"/>
          <w:lang w:eastAsia="en-US"/>
        </w:rPr>
        <w:t xml:space="preserve">Согласовать с </w:t>
      </w:r>
      <w:r w:rsidRPr="00FD4DE7">
        <w:rPr>
          <w:rFonts w:eastAsia="Calibri"/>
          <w:b/>
          <w:lang w:eastAsia="en-US"/>
        </w:rPr>
        <w:t>З</w:t>
      </w:r>
      <w:r w:rsidRPr="00FD4DE7">
        <w:rPr>
          <w:rFonts w:eastAsia="Calibri"/>
          <w:b/>
          <w:i/>
          <w:lang w:eastAsia="en-US"/>
        </w:rPr>
        <w:t>аказчиком</w:t>
      </w:r>
      <w:r w:rsidRPr="00FD4DE7">
        <w:rPr>
          <w:rFonts w:eastAsia="Calibri"/>
          <w:lang w:eastAsia="en-US"/>
        </w:rPr>
        <w:t xml:space="preserve"> места складирования материалов, оборудования, инс</w:t>
      </w:r>
      <w:r w:rsidRPr="00FD4DE7">
        <w:rPr>
          <w:rFonts w:eastAsia="Calibri"/>
          <w:lang w:eastAsia="en-US"/>
        </w:rPr>
        <w:t>т</w:t>
      </w:r>
      <w:r w:rsidRPr="00FD4DE7">
        <w:rPr>
          <w:rFonts w:eastAsia="Calibri"/>
          <w:lang w:eastAsia="en-US"/>
        </w:rPr>
        <w:t>рументов, приспособлений и установки транспортных средств, передвижных быт</w:t>
      </w:r>
      <w:r w:rsidRPr="00FD4DE7">
        <w:rPr>
          <w:rFonts w:eastAsia="Calibri"/>
          <w:lang w:eastAsia="en-US"/>
        </w:rPr>
        <w:t>о</w:t>
      </w:r>
      <w:r w:rsidRPr="00FD4DE7">
        <w:rPr>
          <w:rFonts w:eastAsia="Calibri"/>
          <w:lang w:eastAsia="en-US"/>
        </w:rPr>
        <w:t xml:space="preserve">вых и складских помещений, временных сооружений, а также другого имущества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>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b/>
          <w:i/>
          <w:lang w:eastAsia="en-US"/>
        </w:rPr>
      </w:pPr>
      <w:r w:rsidRPr="00FD4DE7">
        <w:rPr>
          <w:rFonts w:eastAsia="Calibri"/>
          <w:lang w:eastAsia="en-US"/>
        </w:rPr>
        <w:t>В течение 3 (трех) дней с момента вступления договора в силу назначить ответстве</w:t>
      </w:r>
      <w:r w:rsidRPr="00FD4DE7">
        <w:rPr>
          <w:rFonts w:eastAsia="Calibri"/>
          <w:lang w:eastAsia="en-US"/>
        </w:rPr>
        <w:t>н</w:t>
      </w:r>
      <w:r w:rsidRPr="00FD4DE7">
        <w:rPr>
          <w:rFonts w:eastAsia="Calibri"/>
          <w:lang w:eastAsia="en-US"/>
        </w:rPr>
        <w:t xml:space="preserve">ных представителей для координации и согласования с </w:t>
      </w:r>
      <w:r w:rsidRPr="00FD4DE7">
        <w:rPr>
          <w:rFonts w:eastAsia="Calibri"/>
          <w:b/>
          <w:i/>
          <w:lang w:eastAsia="en-US"/>
        </w:rPr>
        <w:t xml:space="preserve">Заказчиком </w:t>
      </w:r>
      <w:r w:rsidRPr="00FD4DE7">
        <w:rPr>
          <w:rFonts w:eastAsia="Calibri"/>
          <w:lang w:eastAsia="en-US"/>
        </w:rPr>
        <w:t>хода выполн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 xml:space="preserve">ния работ, о чем направить </w:t>
      </w:r>
      <w:r w:rsidRPr="00FD4DE7">
        <w:rPr>
          <w:rFonts w:eastAsia="Calibri"/>
          <w:b/>
          <w:i/>
          <w:lang w:eastAsia="en-US"/>
        </w:rPr>
        <w:t>Заказчику</w:t>
      </w:r>
      <w:r w:rsidRPr="00FD4DE7">
        <w:rPr>
          <w:rFonts w:eastAsia="Calibri"/>
          <w:lang w:eastAsia="en-US"/>
        </w:rPr>
        <w:t xml:space="preserve"> официальное уведомление. В уведомлении должны содержаться: Ф.И.О. представителей, должность, номер и дата распоряд</w:t>
      </w:r>
      <w:r w:rsidRPr="00FD4DE7">
        <w:rPr>
          <w:rFonts w:eastAsia="Calibri"/>
          <w:lang w:eastAsia="en-US"/>
        </w:rPr>
        <w:t>и</w:t>
      </w:r>
      <w:r w:rsidRPr="00FD4DE7">
        <w:rPr>
          <w:rFonts w:eastAsia="Calibri"/>
          <w:lang w:eastAsia="en-US"/>
        </w:rPr>
        <w:t>тельного документа о назначении представителей.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b/>
          <w:i/>
          <w:lang w:eastAsia="en-US"/>
        </w:rPr>
      </w:pP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обязуется выполнить все работы по настоящему Договору в полном с</w:t>
      </w:r>
      <w:r w:rsidRPr="00FD4DE7">
        <w:rPr>
          <w:rFonts w:eastAsia="Calibri"/>
          <w:lang w:eastAsia="en-US"/>
        </w:rPr>
        <w:t>о</w:t>
      </w:r>
      <w:r w:rsidRPr="00FD4DE7">
        <w:rPr>
          <w:rFonts w:eastAsia="Calibri"/>
          <w:lang w:eastAsia="en-US"/>
        </w:rPr>
        <w:t>ответствии с техническим заданием, сметой, строительными нормами и правилами (СНиП 12-01-2004 «Организация строительства», СНиП 3.04.01-87 и т.д.), действу</w:t>
      </w:r>
      <w:r w:rsidRPr="00FD4DE7">
        <w:rPr>
          <w:rFonts w:eastAsia="Calibri"/>
          <w:lang w:eastAsia="en-US"/>
        </w:rPr>
        <w:t>ю</w:t>
      </w:r>
      <w:r w:rsidRPr="00FD4DE7">
        <w:rPr>
          <w:rFonts w:eastAsia="Calibri"/>
          <w:lang w:eastAsia="en-US"/>
        </w:rPr>
        <w:t>щими нормами и техническими условиями, а также требованиями  техники без</w:t>
      </w:r>
      <w:r w:rsidRPr="00FD4DE7">
        <w:rPr>
          <w:rFonts w:eastAsia="Calibri"/>
          <w:lang w:eastAsia="en-US"/>
        </w:rPr>
        <w:t>о</w:t>
      </w:r>
      <w:r w:rsidRPr="00FD4DE7">
        <w:rPr>
          <w:rFonts w:eastAsia="Calibri"/>
          <w:lang w:eastAsia="en-US"/>
        </w:rPr>
        <w:t>пасности, противопожарной безопасности, промышленной санитарии, радиацио</w:t>
      </w:r>
      <w:r w:rsidRPr="00FD4DE7">
        <w:rPr>
          <w:rFonts w:eastAsia="Calibri"/>
          <w:lang w:eastAsia="en-US"/>
        </w:rPr>
        <w:t>н</w:t>
      </w:r>
      <w:r w:rsidRPr="00FD4DE7">
        <w:rPr>
          <w:rFonts w:eastAsia="Calibri"/>
          <w:lang w:eastAsia="en-US"/>
        </w:rPr>
        <w:t>ной безопасности, рациональному использованию территории, охране окружающей среды, зеленых насаждений и земли, безопасности дорожного движения и с надл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>жащим качеством, в объеме и сроки, предусмотренные настоящим Договором и приложениями к нему, в том числе монтажные, пусконаладочные и иные неразры</w:t>
      </w:r>
      <w:r w:rsidRPr="00FD4DE7">
        <w:rPr>
          <w:rFonts w:eastAsia="Calibri"/>
          <w:lang w:eastAsia="en-US"/>
        </w:rPr>
        <w:t>в</w:t>
      </w:r>
      <w:r w:rsidRPr="00FD4DE7">
        <w:rPr>
          <w:rFonts w:eastAsia="Calibri"/>
          <w:lang w:eastAsia="en-US"/>
        </w:rPr>
        <w:t xml:space="preserve">но связанные с объектом работы. Сдать объект </w:t>
      </w:r>
      <w:r w:rsidRPr="00FD4DE7">
        <w:rPr>
          <w:rFonts w:eastAsia="Calibri"/>
          <w:b/>
          <w:i/>
          <w:lang w:eastAsia="en-US"/>
        </w:rPr>
        <w:t>Заказчику</w:t>
      </w:r>
      <w:r w:rsidRPr="00FD4DE7">
        <w:rPr>
          <w:rFonts w:eastAsia="Calibri"/>
          <w:lang w:eastAsia="en-US"/>
        </w:rPr>
        <w:t xml:space="preserve"> в установленный срок в состоянии, обеспечивающем его нормальную эксплуатацию.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выполняет своими силами и средствами все работы в объеме и сроки, предусмотренные договором, и сдает работы </w:t>
      </w:r>
      <w:r w:rsidRPr="00FD4DE7">
        <w:rPr>
          <w:rFonts w:eastAsia="Calibri"/>
          <w:b/>
          <w:i/>
          <w:lang w:eastAsia="en-US"/>
        </w:rPr>
        <w:t>Заказчику</w:t>
      </w:r>
      <w:r w:rsidRPr="00FD4DE7">
        <w:rPr>
          <w:rFonts w:eastAsia="Calibri"/>
          <w:lang w:eastAsia="en-US"/>
        </w:rPr>
        <w:t xml:space="preserve"> по акту сдачи-приемки р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 xml:space="preserve">бот установленной формы.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имеет право привлекать для выполнения р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>бот субподрядные организации, о чем в обязательном порядке письменно инфо</w:t>
      </w:r>
      <w:r w:rsidRPr="00FD4DE7">
        <w:rPr>
          <w:rFonts w:eastAsia="Calibri"/>
          <w:lang w:eastAsia="en-US"/>
        </w:rPr>
        <w:t>р</w:t>
      </w:r>
      <w:r w:rsidRPr="00FD4DE7">
        <w:rPr>
          <w:rFonts w:eastAsia="Calibri"/>
          <w:lang w:eastAsia="en-US"/>
        </w:rPr>
        <w:t xml:space="preserve">мирует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i/>
          <w:lang w:eastAsia="en-US"/>
        </w:rPr>
        <w:t>.</w:t>
      </w:r>
      <w:r w:rsidRPr="00FD4DE7">
        <w:rPr>
          <w:rFonts w:eastAsia="Calibri"/>
          <w:lang w:eastAsia="en-US"/>
        </w:rPr>
        <w:t xml:space="preserve"> В информации должен излагаться предмет договора, наимен</w:t>
      </w:r>
      <w:r w:rsidRPr="00FD4DE7">
        <w:rPr>
          <w:rFonts w:eastAsia="Calibri"/>
          <w:lang w:eastAsia="en-US"/>
        </w:rPr>
        <w:t>о</w:t>
      </w:r>
      <w:r w:rsidRPr="00FD4DE7">
        <w:rPr>
          <w:rFonts w:eastAsia="Calibri"/>
          <w:lang w:eastAsia="en-US"/>
        </w:rPr>
        <w:t>вание и юридический адрес субподрядчика, а также прилагаться копия свидетельс</w:t>
      </w:r>
      <w:r w:rsidRPr="00FD4DE7">
        <w:rPr>
          <w:rFonts w:eastAsia="Calibri"/>
          <w:lang w:eastAsia="en-US"/>
        </w:rPr>
        <w:t>т</w:t>
      </w:r>
      <w:r w:rsidRPr="00FD4DE7">
        <w:rPr>
          <w:rFonts w:eastAsia="Calibri"/>
          <w:lang w:eastAsia="en-US"/>
        </w:rPr>
        <w:t xml:space="preserve">ва саморегулируемой организации (СРО). Ответственность за технику безопасности и охрану труда своих работников и работников субподрядных организаций, несет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. </w:t>
      </w:r>
    </w:p>
    <w:p w:rsidR="00FD4DE7" w:rsidRPr="00FD4DE7" w:rsidRDefault="00FD4DE7" w:rsidP="00FD4DE7">
      <w:pPr>
        <w:jc w:val="both"/>
        <w:rPr>
          <w:rFonts w:eastAsia="Calibri"/>
          <w:lang w:eastAsia="en-US"/>
        </w:rPr>
      </w:pP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гарантирует освобождение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 xml:space="preserve"> от гражданско-правовой ответственности, от уплаты сумм по всем претензиям, требованиям и судебным искам и от всякого рода расходов, связанных с увечьями и несчастными случаями, в том числе со смертельными исходами, в пр</w:t>
      </w:r>
      <w:r w:rsidRPr="00FD4DE7">
        <w:rPr>
          <w:rFonts w:eastAsia="Calibri"/>
          <w:lang w:eastAsia="en-US"/>
        </w:rPr>
        <w:t>о</w:t>
      </w:r>
      <w:r w:rsidRPr="00FD4DE7">
        <w:rPr>
          <w:rFonts w:eastAsia="Calibri"/>
          <w:lang w:eastAsia="en-US"/>
        </w:rPr>
        <w:t xml:space="preserve">цессе выполнения работ персоналом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>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b/>
          <w:i/>
          <w:lang w:eastAsia="en-US"/>
        </w:rPr>
      </w:pP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извещает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 xml:space="preserve"> за 5 (пять) дней до начала приемки о готовности скрытых работ письменным уведомлением.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приступает к выполнению последующих работ только после приемки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 xml:space="preserve"> скрытых работ и составления актов их освидетельствования. Если закрытие работ выполнено без подтверждения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 xml:space="preserve"> в случае, когда он не был письменно информирован об этом или и</w:t>
      </w:r>
      <w:r w:rsidRPr="00FD4DE7">
        <w:rPr>
          <w:rFonts w:eastAsia="Calibri"/>
          <w:lang w:eastAsia="en-US"/>
        </w:rPr>
        <w:t>н</w:t>
      </w:r>
      <w:r w:rsidRPr="00FD4DE7">
        <w:rPr>
          <w:rFonts w:eastAsia="Calibri"/>
          <w:lang w:eastAsia="en-US"/>
        </w:rPr>
        <w:t xml:space="preserve">формирован с опозданием,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обязан по требованию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 xml:space="preserve"> за свой </w:t>
      </w:r>
      <w:r w:rsidRPr="00FD4DE7">
        <w:rPr>
          <w:rFonts w:eastAsia="Calibri"/>
          <w:lang w:eastAsia="en-US"/>
        </w:rPr>
        <w:lastRenderedPageBreak/>
        <w:t xml:space="preserve">счет вскрыть любую часть скрытых работ согласно указанию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>, а затем во</w:t>
      </w:r>
      <w:r w:rsidRPr="00FD4DE7">
        <w:rPr>
          <w:rFonts w:eastAsia="Calibri"/>
          <w:lang w:eastAsia="en-US"/>
        </w:rPr>
        <w:t>с</w:t>
      </w:r>
      <w:r w:rsidRPr="00FD4DE7">
        <w:rPr>
          <w:rFonts w:eastAsia="Calibri"/>
          <w:lang w:eastAsia="en-US"/>
        </w:rPr>
        <w:t>становить за свой счет.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своевременно оформляет и передает </w:t>
      </w:r>
      <w:r w:rsidRPr="00FD4DE7">
        <w:rPr>
          <w:rFonts w:eastAsia="Calibri"/>
          <w:b/>
          <w:i/>
          <w:lang w:eastAsia="en-US"/>
        </w:rPr>
        <w:t>Заказчику</w:t>
      </w:r>
      <w:r w:rsidRPr="00FD4DE7">
        <w:rPr>
          <w:rFonts w:eastAsia="Calibri"/>
          <w:lang w:eastAsia="en-US"/>
        </w:rPr>
        <w:t xml:space="preserve"> исполнительную док</w:t>
      </w:r>
      <w:r w:rsidRPr="00FD4DE7">
        <w:rPr>
          <w:rFonts w:eastAsia="Calibri"/>
          <w:lang w:eastAsia="en-US"/>
        </w:rPr>
        <w:t>у</w:t>
      </w:r>
      <w:r w:rsidRPr="00FD4DE7">
        <w:rPr>
          <w:rFonts w:eastAsia="Calibri"/>
          <w:lang w:eastAsia="en-US"/>
        </w:rPr>
        <w:t>ментацию, акты освидетельствования скрытых работ и другую документацию, пр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 xml:space="preserve">дусмотренную </w:t>
      </w:r>
      <w:r w:rsidRPr="00FD4DE7">
        <w:rPr>
          <w:rFonts w:eastAsia="Calibri"/>
          <w:bCs/>
          <w:lang w:eastAsia="en-US"/>
        </w:rPr>
        <w:t>СНиП</w:t>
      </w:r>
      <w:r w:rsidRPr="00FD4DE7">
        <w:rPr>
          <w:rFonts w:eastAsia="Calibri"/>
          <w:lang w:eastAsia="en-US"/>
        </w:rPr>
        <w:t xml:space="preserve"> и действующей нормативной документацией</w:t>
      </w:r>
      <w:r w:rsidRPr="00FD4DE7">
        <w:rPr>
          <w:rFonts w:eastAsia="Calibri"/>
          <w:bCs/>
          <w:lang w:eastAsia="en-US"/>
        </w:rPr>
        <w:t>,</w:t>
      </w:r>
      <w:r w:rsidRPr="00FD4DE7">
        <w:rPr>
          <w:rFonts w:eastAsia="Calibri"/>
          <w:lang w:eastAsia="en-US"/>
        </w:rPr>
        <w:t xml:space="preserve"> согласованную соответствующими надзорными органами</w:t>
      </w:r>
      <w:r w:rsidRPr="00FD4DE7">
        <w:rPr>
          <w:rFonts w:eastAsia="Calibri"/>
          <w:b/>
          <w:i/>
          <w:lang w:eastAsia="en-US"/>
        </w:rPr>
        <w:t xml:space="preserve"> Заказчика. 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b/>
          <w:i/>
          <w:lang w:eastAsia="en-US"/>
        </w:rPr>
      </w:pP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несет ответственность за правильную и надлежащую разметку объекта по отношению к первичным точкам, линиям и уровням, правильность положения уровней, размеров и соотнесенности.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b/>
          <w:i/>
          <w:lang w:eastAsia="en-US"/>
        </w:rPr>
      </w:pP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обязан заблаговременно предоставить </w:t>
      </w:r>
      <w:r w:rsidRPr="00FD4DE7">
        <w:rPr>
          <w:rFonts w:eastAsia="Calibri"/>
          <w:b/>
          <w:i/>
          <w:lang w:eastAsia="en-US"/>
        </w:rPr>
        <w:t>Заказчику</w:t>
      </w:r>
      <w:r w:rsidRPr="00FD4DE7">
        <w:rPr>
          <w:rFonts w:eastAsia="Calibri"/>
          <w:lang w:eastAsia="en-US"/>
        </w:rPr>
        <w:t xml:space="preserve"> до приемки выпо</w:t>
      </w:r>
      <w:r w:rsidRPr="00FD4DE7">
        <w:rPr>
          <w:rFonts w:eastAsia="Calibri"/>
          <w:lang w:eastAsia="en-US"/>
        </w:rPr>
        <w:t>л</w:t>
      </w:r>
      <w:r w:rsidRPr="00FD4DE7">
        <w:rPr>
          <w:rFonts w:eastAsia="Calibri"/>
          <w:lang w:eastAsia="en-US"/>
        </w:rPr>
        <w:t>ненных работ товарные накладные, товарные и кассовые чеки (оформленные в с</w:t>
      </w:r>
      <w:r w:rsidRPr="00FD4DE7">
        <w:rPr>
          <w:rFonts w:eastAsia="Calibri"/>
          <w:lang w:eastAsia="en-US"/>
        </w:rPr>
        <w:t>о</w:t>
      </w:r>
      <w:r w:rsidRPr="00FD4DE7">
        <w:rPr>
          <w:rFonts w:eastAsia="Calibri"/>
          <w:lang w:eastAsia="en-US"/>
        </w:rPr>
        <w:t>ответствии с законодательством РФ) на примененные в процессе производства р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>бот по настоящему Договору материалы (в том числе на расходные материалы), оборудование, конструкции, изделия и т.п.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b/>
          <w:i/>
          <w:lang w:eastAsia="en-US"/>
        </w:rPr>
      </w:pPr>
      <w:r w:rsidRPr="00FD4DE7">
        <w:rPr>
          <w:rFonts w:eastAsia="Calibri"/>
          <w:lang w:eastAsia="en-US"/>
        </w:rPr>
        <w:t xml:space="preserve">По письменному согласованию с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 xml:space="preserve">,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имеет право использовать машины и механизмы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>. В случае если стоимость эксплуатации предоста</w:t>
      </w:r>
      <w:r w:rsidRPr="00FD4DE7">
        <w:rPr>
          <w:rFonts w:eastAsia="Calibri"/>
          <w:lang w:eastAsia="en-US"/>
        </w:rPr>
        <w:t>в</w:t>
      </w:r>
      <w:r w:rsidRPr="00FD4DE7">
        <w:rPr>
          <w:rFonts w:eastAsia="Calibri"/>
          <w:lang w:eastAsia="en-US"/>
        </w:rPr>
        <w:t xml:space="preserve">ленных </w:t>
      </w:r>
      <w:r w:rsidRPr="00FD4DE7">
        <w:rPr>
          <w:rFonts w:eastAsia="Calibri"/>
          <w:b/>
          <w:i/>
          <w:lang w:eastAsia="en-US"/>
        </w:rPr>
        <w:t>Заказчиком Подрядчику</w:t>
      </w:r>
      <w:r w:rsidRPr="00FD4DE7">
        <w:rPr>
          <w:rFonts w:eastAsia="Calibri"/>
          <w:lang w:eastAsia="en-US"/>
        </w:rPr>
        <w:t xml:space="preserve"> машин и механизмов входит в цену работ по дог</w:t>
      </w:r>
      <w:r w:rsidRPr="00FD4DE7">
        <w:rPr>
          <w:rFonts w:eastAsia="Calibri"/>
          <w:lang w:eastAsia="en-US"/>
        </w:rPr>
        <w:t>о</w:t>
      </w:r>
      <w:r w:rsidRPr="00FD4DE7">
        <w:rPr>
          <w:rFonts w:eastAsia="Calibri"/>
          <w:lang w:eastAsia="en-US"/>
        </w:rPr>
        <w:t xml:space="preserve">вору согласно п.2.1, то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обязан исключить стоимость эксплуатации данных машин и механизмов из акта сдачи-приемки выполненных работ.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b/>
          <w:i/>
          <w:lang w:eastAsia="en-US"/>
        </w:rPr>
      </w:pP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не вправе использовать в ходе осуществления работ материалы и обор</w:t>
      </w:r>
      <w:r w:rsidRPr="00FD4DE7">
        <w:rPr>
          <w:rFonts w:eastAsia="Calibri"/>
          <w:lang w:eastAsia="en-US"/>
        </w:rPr>
        <w:t>у</w:t>
      </w:r>
      <w:r w:rsidRPr="00FD4DE7">
        <w:rPr>
          <w:rFonts w:eastAsia="Calibri"/>
          <w:lang w:eastAsia="en-US"/>
        </w:rPr>
        <w:t xml:space="preserve">дование, предоставленные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>, или выполнять указания последнего, если это может привести к нарушению требований, обязательных для сторон, по охране окружающей среды и безопасности строительных работ.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b/>
          <w:i/>
          <w:lang w:eastAsia="en-US"/>
        </w:rPr>
      </w:pPr>
      <w:r w:rsidRPr="00FD4DE7">
        <w:rPr>
          <w:rFonts w:eastAsia="Calibri"/>
          <w:lang w:eastAsia="en-US"/>
        </w:rPr>
        <w:t xml:space="preserve">В период выполнения работ,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обязан по окончании каждой рабочей см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>ны производить очистку места производства работ, территории, прилегающей к п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 xml:space="preserve">редвижным помещениям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 xml:space="preserve"> от бытовых и производственных отходов. 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b/>
          <w:i/>
          <w:lang w:eastAsia="en-US"/>
        </w:rPr>
      </w:pPr>
      <w:r w:rsidRPr="00FD4DE7">
        <w:rPr>
          <w:rFonts w:eastAsia="Calibri"/>
          <w:lang w:eastAsia="en-US"/>
        </w:rPr>
        <w:t>По окончании выполнения работ по данному Договору (со дня подписания Акта сд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 xml:space="preserve">чи-приемки работ), в течение 5 (пяти) дней за свой счет,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обязан очистить территорию от строительного мусора, а также вывезти его и остатки материалов, транспортные средства, оборудование, передвижные бытовые и складские пом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>щения, временные сооружения и другое имущество, ввезенное на территорию строительной площадки для выполнения работ по настоящему Договору.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b/>
          <w:i/>
          <w:lang w:eastAsia="en-US"/>
        </w:rPr>
      </w:pPr>
      <w:r w:rsidRPr="00FD4DE7">
        <w:rPr>
          <w:rFonts w:eastAsia="Calibri"/>
          <w:lang w:eastAsia="en-US"/>
        </w:rPr>
        <w:t>Своевременно устранить своими силами и за свой счет недостатки и дефекты, выя</w:t>
      </w:r>
      <w:r w:rsidRPr="00FD4DE7">
        <w:rPr>
          <w:rFonts w:eastAsia="Calibri"/>
          <w:lang w:eastAsia="en-US"/>
        </w:rPr>
        <w:t>в</w:t>
      </w:r>
      <w:r w:rsidRPr="00FD4DE7">
        <w:rPr>
          <w:rFonts w:eastAsia="Calibri"/>
          <w:lang w:eastAsia="en-US"/>
        </w:rPr>
        <w:t>ленные при приемке работ и в течение гарантийного срока эксплуатации объекта.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b/>
          <w:i/>
          <w:lang w:eastAsia="en-US"/>
        </w:rPr>
      </w:pPr>
      <w:r w:rsidRPr="00FD4DE7">
        <w:rPr>
          <w:rFonts w:eastAsia="Calibri"/>
          <w:lang w:eastAsia="en-US"/>
        </w:rPr>
        <w:t>Предупредить</w:t>
      </w:r>
      <w:r w:rsidRPr="00FD4DE7">
        <w:rPr>
          <w:rFonts w:eastAsia="Calibri"/>
          <w:b/>
          <w:i/>
          <w:lang w:eastAsia="en-US"/>
        </w:rPr>
        <w:t xml:space="preserve"> Заказчика</w:t>
      </w:r>
      <w:r w:rsidRPr="00FD4DE7">
        <w:rPr>
          <w:rFonts w:eastAsia="Calibri"/>
          <w:lang w:eastAsia="en-US"/>
        </w:rPr>
        <w:t xml:space="preserve"> в письменной форме и до получения от него соответс</w:t>
      </w:r>
      <w:r w:rsidRPr="00FD4DE7">
        <w:rPr>
          <w:rFonts w:eastAsia="Calibri"/>
          <w:lang w:eastAsia="en-US"/>
        </w:rPr>
        <w:t>т</w:t>
      </w:r>
      <w:r w:rsidRPr="00FD4DE7">
        <w:rPr>
          <w:rFonts w:eastAsia="Calibri"/>
          <w:lang w:eastAsia="en-US"/>
        </w:rPr>
        <w:t>вующих указаний, приостановить работу при обнаружении</w:t>
      </w:r>
      <w:r w:rsidRPr="00FD4DE7">
        <w:rPr>
          <w:rFonts w:eastAsia="Calibri"/>
          <w:b/>
          <w:i/>
          <w:lang w:eastAsia="en-US"/>
        </w:rPr>
        <w:t xml:space="preserve"> Подрядчиком:</w:t>
      </w:r>
    </w:p>
    <w:p w:rsidR="00FD4DE7" w:rsidRPr="00FD4DE7" w:rsidRDefault="00FD4DE7" w:rsidP="00FD4DE7">
      <w:p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- возможных неблагоприятных для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 xml:space="preserve"> последствий выполнения его указаний о способе или порядке выполнения работ;</w:t>
      </w:r>
    </w:p>
    <w:p w:rsidR="00FD4DE7" w:rsidRPr="00FD4DE7" w:rsidRDefault="00FD4DE7" w:rsidP="00FD4DE7">
      <w:p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lastRenderedPageBreak/>
        <w:t xml:space="preserve">- независящих от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 xml:space="preserve"> обстоятельств, которые грозят годности или прочности результатов выполняемой работы либо создают невозможность ее завершения в срок;</w:t>
      </w:r>
    </w:p>
    <w:p w:rsidR="00FD4DE7" w:rsidRPr="00FD4DE7" w:rsidRDefault="00FD4DE7" w:rsidP="00FD4DE7">
      <w:p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- непригодности или недоброкачественности предоставленных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 xml:space="preserve"> материалов или об</w:t>
      </w:r>
      <w:r w:rsidRPr="00FD4DE7">
        <w:rPr>
          <w:rFonts w:eastAsia="Calibri"/>
          <w:lang w:eastAsia="en-US"/>
        </w:rPr>
        <w:t>о</w:t>
      </w:r>
      <w:r w:rsidRPr="00FD4DE7">
        <w:rPr>
          <w:rFonts w:eastAsia="Calibri"/>
          <w:lang w:eastAsia="en-US"/>
        </w:rPr>
        <w:t>рудования.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Уведомить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 xml:space="preserve"> в письменной форме о готовности к сдаче выполненных </w:t>
      </w:r>
      <w:r w:rsidRPr="00FD4DE7">
        <w:rPr>
          <w:rFonts w:eastAsia="Calibri"/>
          <w:b/>
          <w:i/>
          <w:lang w:eastAsia="en-US"/>
        </w:rPr>
        <w:t>По</w:t>
      </w:r>
      <w:r w:rsidRPr="00FD4DE7">
        <w:rPr>
          <w:rFonts w:eastAsia="Calibri"/>
          <w:b/>
          <w:i/>
          <w:lang w:eastAsia="en-US"/>
        </w:rPr>
        <w:t>д</w:t>
      </w:r>
      <w:r w:rsidRPr="00FD4DE7">
        <w:rPr>
          <w:rFonts w:eastAsia="Calibri"/>
          <w:b/>
          <w:i/>
          <w:lang w:eastAsia="en-US"/>
        </w:rPr>
        <w:t>рядчиком</w:t>
      </w:r>
      <w:r w:rsidRPr="00FD4DE7">
        <w:rPr>
          <w:rFonts w:eastAsia="Calibri"/>
          <w:lang w:eastAsia="en-US"/>
        </w:rPr>
        <w:t xml:space="preserve"> работ (их результата) в порядке, предусмотренном Договором.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обязан выполнять в полном объеме полученные в ходе выполнения р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 xml:space="preserve">бот указания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>, если такие указания не противоречат Договору и не пре</w:t>
      </w:r>
      <w:r w:rsidRPr="00FD4DE7">
        <w:rPr>
          <w:rFonts w:eastAsia="Calibri"/>
          <w:lang w:eastAsia="en-US"/>
        </w:rPr>
        <w:t>д</w:t>
      </w:r>
      <w:r w:rsidRPr="00FD4DE7">
        <w:rPr>
          <w:rFonts w:eastAsia="Calibri"/>
          <w:lang w:eastAsia="en-US"/>
        </w:rPr>
        <w:t xml:space="preserve">ставляют собой вмешательство в оперативно-хозяйственную деятельность </w:t>
      </w:r>
      <w:r w:rsidRPr="00FD4DE7">
        <w:rPr>
          <w:rFonts w:eastAsia="Calibri"/>
          <w:b/>
          <w:i/>
          <w:lang w:eastAsia="en-US"/>
        </w:rPr>
        <w:t>Подря</w:t>
      </w:r>
      <w:r w:rsidRPr="00FD4DE7">
        <w:rPr>
          <w:rFonts w:eastAsia="Calibri"/>
          <w:b/>
          <w:i/>
          <w:lang w:eastAsia="en-US"/>
        </w:rPr>
        <w:t>д</w:t>
      </w:r>
      <w:r w:rsidRPr="00FD4DE7">
        <w:rPr>
          <w:rFonts w:eastAsia="Calibri"/>
          <w:b/>
          <w:i/>
          <w:lang w:eastAsia="en-US"/>
        </w:rPr>
        <w:t>чика</w:t>
      </w:r>
      <w:r w:rsidRPr="00FD4DE7">
        <w:rPr>
          <w:rFonts w:eastAsia="Calibri"/>
          <w:lang w:eastAsia="en-US"/>
        </w:rPr>
        <w:t>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b/>
          <w:i/>
          <w:lang w:eastAsia="en-US"/>
        </w:rPr>
        <w:t>Подрядчи</w:t>
      </w:r>
      <w:r w:rsidRPr="00FD4DE7">
        <w:rPr>
          <w:rFonts w:eastAsia="Calibri"/>
          <w:lang w:eastAsia="en-US"/>
        </w:rPr>
        <w:t xml:space="preserve">к обязан производить возврат материалов и изделий, оставшихся после выполнения работ по Договору, стоимость приобретения и изготовления которых вошла в Акт сдачи-приемки работ, с обязательным предоставлением </w:t>
      </w:r>
      <w:r w:rsidRPr="00FD4DE7">
        <w:rPr>
          <w:rFonts w:eastAsia="Calibri"/>
          <w:b/>
          <w:i/>
          <w:lang w:eastAsia="en-US"/>
        </w:rPr>
        <w:t>Заказчику</w:t>
      </w:r>
      <w:r w:rsidRPr="00FD4DE7">
        <w:rPr>
          <w:rFonts w:eastAsia="Calibri"/>
          <w:lang w:eastAsia="en-US"/>
        </w:rPr>
        <w:t xml:space="preserve"> по</w:t>
      </w:r>
      <w:r w:rsidRPr="00FD4DE7">
        <w:rPr>
          <w:rFonts w:eastAsia="Calibri"/>
          <w:lang w:eastAsia="en-US"/>
        </w:rPr>
        <w:t>д</w:t>
      </w:r>
      <w:r w:rsidRPr="00FD4DE7">
        <w:rPr>
          <w:rFonts w:eastAsia="Calibri"/>
          <w:lang w:eastAsia="en-US"/>
        </w:rPr>
        <w:t>тверждающего документа (акта, подписанного начальником цеха, структурного по</w:t>
      </w:r>
      <w:r w:rsidRPr="00FD4DE7">
        <w:rPr>
          <w:rFonts w:eastAsia="Calibri"/>
          <w:lang w:eastAsia="en-US"/>
        </w:rPr>
        <w:t>д</w:t>
      </w:r>
      <w:r w:rsidRPr="00FD4DE7">
        <w:rPr>
          <w:rFonts w:eastAsia="Calibri"/>
          <w:lang w:eastAsia="en-US"/>
        </w:rPr>
        <w:t>разделения предприятия).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При проведении работ на территории и объектах </w:t>
      </w:r>
      <w:r w:rsidRPr="00FD4DE7">
        <w:rPr>
          <w:rFonts w:eastAsia="Calibri"/>
          <w:b/>
          <w:i/>
          <w:lang w:eastAsia="en-US"/>
        </w:rPr>
        <w:t xml:space="preserve">Заказчика </w:t>
      </w:r>
      <w:r w:rsidRPr="00FD4DE7">
        <w:rPr>
          <w:rFonts w:eastAsia="Calibri"/>
          <w:lang w:eastAsia="en-US"/>
        </w:rPr>
        <w:t>(в дальнейшем Общес</w:t>
      </w:r>
      <w:r w:rsidRPr="00FD4DE7">
        <w:rPr>
          <w:rFonts w:eastAsia="Calibri"/>
          <w:lang w:eastAsia="en-US"/>
        </w:rPr>
        <w:t>т</w:t>
      </w:r>
      <w:r w:rsidRPr="00FD4DE7">
        <w:rPr>
          <w:rFonts w:eastAsia="Calibri"/>
          <w:lang w:eastAsia="en-US"/>
        </w:rPr>
        <w:t>ва), предусмотренных настоящим Договором, соблюдать требования «Положения о пропускном и внутриобъектовом</w:t>
      </w:r>
      <w:r w:rsidR="00324073">
        <w:rPr>
          <w:rFonts w:eastAsia="Calibri"/>
          <w:lang w:eastAsia="en-US"/>
        </w:rPr>
        <w:t xml:space="preserve"> </w:t>
      </w:r>
      <w:r w:rsidRPr="00FD4DE7">
        <w:rPr>
          <w:rFonts w:eastAsia="Calibri"/>
          <w:lang w:eastAsia="en-US"/>
        </w:rPr>
        <w:t xml:space="preserve"> режимах в Обществе», утвержденного и введе</w:t>
      </w:r>
      <w:r w:rsidRPr="00FD4DE7">
        <w:rPr>
          <w:rFonts w:eastAsia="Calibri"/>
          <w:lang w:eastAsia="en-US"/>
        </w:rPr>
        <w:t>н</w:t>
      </w:r>
      <w:r w:rsidRPr="00FD4DE7">
        <w:rPr>
          <w:rFonts w:eastAsia="Calibri"/>
          <w:lang w:eastAsia="en-US"/>
        </w:rPr>
        <w:t xml:space="preserve">ного в действие Приказом Генерального директора ОАО «ЗиО-Подольск» №361 от </w:t>
      </w:r>
      <w:smartTag w:uri="urn:schemas-microsoft-com:office:smarttags" w:element="date">
        <w:smartTagPr>
          <w:attr w:name="ls" w:val="trans"/>
          <w:attr w:name="Month" w:val="11"/>
          <w:attr w:name="Day" w:val="27"/>
          <w:attr w:name="Year" w:val="2008"/>
        </w:smartTagPr>
        <w:r w:rsidRPr="00FD4DE7">
          <w:rPr>
            <w:rFonts w:eastAsia="Calibri"/>
            <w:lang w:eastAsia="en-US"/>
          </w:rPr>
          <w:t>27.11.2008</w:t>
        </w:r>
      </w:smartTag>
      <w:r w:rsidRPr="00FD4DE7">
        <w:rPr>
          <w:rFonts w:eastAsia="Calibri"/>
          <w:lang w:eastAsia="en-US"/>
        </w:rPr>
        <w:t>г.:</w:t>
      </w:r>
    </w:p>
    <w:p w:rsidR="00FD4DE7" w:rsidRPr="00FD4DE7" w:rsidRDefault="00FD4DE7" w:rsidP="00FD4DE7">
      <w:pPr>
        <w:numPr>
          <w:ilvl w:val="3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обязан осуществлять ввоз (внос) материальных ценностей (строител</w:t>
      </w:r>
      <w:r w:rsidRPr="00FD4DE7">
        <w:rPr>
          <w:rFonts w:eastAsia="Calibri"/>
          <w:lang w:eastAsia="en-US"/>
        </w:rPr>
        <w:t>ь</w:t>
      </w:r>
      <w:r w:rsidRPr="00FD4DE7">
        <w:rPr>
          <w:rFonts w:eastAsia="Calibri"/>
          <w:lang w:eastAsia="en-US"/>
        </w:rPr>
        <w:t>ных материалов, конструкций, изделий, оборудования и другого имущества) на территорию Общества, на основании оформленных в установленном порядке и с товарно-сопроводительными документами установленного образца (товарным накладным, товарно-транспортным накладным) оформленных в соответствии с законодательством РФ.</w:t>
      </w:r>
    </w:p>
    <w:p w:rsidR="00FD4DE7" w:rsidRPr="00FD4DE7" w:rsidRDefault="00FD4DE7" w:rsidP="00FD4DE7">
      <w:pPr>
        <w:numPr>
          <w:ilvl w:val="3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Запрещается производить фотографирование, кино- и видеосъемку или зарисо</w:t>
      </w:r>
      <w:r w:rsidRPr="00FD4DE7">
        <w:rPr>
          <w:rFonts w:eastAsia="Calibri"/>
          <w:lang w:eastAsia="en-US"/>
        </w:rPr>
        <w:t>в</w:t>
      </w:r>
      <w:r w:rsidRPr="00FD4DE7">
        <w:rPr>
          <w:rFonts w:eastAsia="Calibri"/>
          <w:lang w:eastAsia="en-US"/>
        </w:rPr>
        <w:t>ку территории Общества.</w:t>
      </w:r>
    </w:p>
    <w:p w:rsidR="00FD4DE7" w:rsidRPr="00FD4DE7" w:rsidRDefault="00FD4DE7" w:rsidP="00FD4DE7">
      <w:pPr>
        <w:numPr>
          <w:ilvl w:val="3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Запрещается вносить или выносить чертежи, документы, съемные носители эле</w:t>
      </w:r>
      <w:r w:rsidRPr="00FD4DE7">
        <w:rPr>
          <w:rFonts w:eastAsia="Calibri"/>
          <w:lang w:eastAsia="en-US"/>
        </w:rPr>
        <w:t>к</w:t>
      </w:r>
      <w:r w:rsidRPr="00FD4DE7">
        <w:rPr>
          <w:rFonts w:eastAsia="Calibri"/>
          <w:lang w:eastAsia="en-US"/>
        </w:rPr>
        <w:t>тронной информации (дискеты, жесткие диски, флэш-накопители, CD-диски и т.д.).</w:t>
      </w:r>
    </w:p>
    <w:p w:rsidR="00FD4DE7" w:rsidRPr="00FD4DE7" w:rsidRDefault="00FD4DE7" w:rsidP="00FD4DE7">
      <w:pPr>
        <w:numPr>
          <w:ilvl w:val="3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Запрещается проносить (провозить) на территорию Общества все виды оружия (холодное, огнестрельное, газовое, пневматическое и т.д.) боеприпасы, взрывч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>тые, ядовитые и сильнодействующие вещества.</w:t>
      </w:r>
    </w:p>
    <w:p w:rsidR="00FD4DE7" w:rsidRPr="00FD4DE7" w:rsidRDefault="00FD4DE7" w:rsidP="00FD4DE7">
      <w:pPr>
        <w:numPr>
          <w:ilvl w:val="3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Запрещается проносить, провозить, передавать, употреблять спиртные напитки, наркотические, токсические вещества, находиться в состоянии алкогольного, на</w:t>
      </w:r>
      <w:r w:rsidRPr="00FD4DE7">
        <w:rPr>
          <w:rFonts w:eastAsia="Calibri"/>
          <w:lang w:eastAsia="en-US"/>
        </w:rPr>
        <w:t>р</w:t>
      </w:r>
      <w:r w:rsidRPr="00FD4DE7">
        <w:rPr>
          <w:rFonts w:eastAsia="Calibri"/>
          <w:lang w:eastAsia="en-US"/>
        </w:rPr>
        <w:t>котического или токсического опьянения на территории Общества.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По окончании действия договора,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должен вернуть З</w:t>
      </w:r>
      <w:r w:rsidRPr="00FD4DE7">
        <w:rPr>
          <w:rFonts w:eastAsia="Calibri"/>
          <w:b/>
          <w:i/>
          <w:lang w:eastAsia="en-US"/>
        </w:rPr>
        <w:t>аказчику</w:t>
      </w:r>
      <w:r w:rsidRPr="00FD4DE7">
        <w:rPr>
          <w:rFonts w:eastAsia="Calibri"/>
          <w:lang w:eastAsia="en-US"/>
        </w:rPr>
        <w:t xml:space="preserve"> временные пропуска, являющиеся его собственностью.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lastRenderedPageBreak/>
        <w:t>Выполнять в полном объеме все свои обязательства, предусмотренные условиями настоящего Договора.</w:t>
      </w:r>
    </w:p>
    <w:p w:rsidR="00FD4DE7" w:rsidRPr="00FD4DE7" w:rsidRDefault="00FD4DE7" w:rsidP="00FD4DE7">
      <w:pPr>
        <w:jc w:val="both"/>
        <w:rPr>
          <w:rFonts w:eastAsia="Calibri"/>
          <w:lang w:eastAsia="en-US"/>
        </w:rPr>
      </w:pP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b/>
          <w:lang w:eastAsia="en-US"/>
        </w:rPr>
      </w:pPr>
      <w:r w:rsidRPr="00FD4DE7">
        <w:rPr>
          <w:rFonts w:eastAsia="Calibri"/>
          <w:b/>
          <w:bCs/>
          <w:lang w:eastAsia="en-US"/>
        </w:rPr>
        <w:t>Заказчик</w:t>
      </w:r>
      <w:r w:rsidRPr="00FD4DE7">
        <w:rPr>
          <w:rFonts w:eastAsia="Calibri"/>
          <w:b/>
          <w:lang w:eastAsia="en-US"/>
        </w:rPr>
        <w:t xml:space="preserve"> обязан: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b/>
          <w:lang w:eastAsia="en-US"/>
        </w:rPr>
      </w:pPr>
      <w:r w:rsidRPr="00FD4DE7">
        <w:rPr>
          <w:rFonts w:eastAsia="Calibri"/>
          <w:lang w:eastAsia="en-US"/>
        </w:rPr>
        <w:t xml:space="preserve">Обеспечить доступ сотрудников и техники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 xml:space="preserve"> на объект и выдать на весь период выполнения работ пропуска на право входа (выхода) на территорию Пре</w:t>
      </w:r>
      <w:r w:rsidRPr="00FD4DE7">
        <w:rPr>
          <w:rFonts w:eastAsia="Calibri"/>
          <w:lang w:eastAsia="en-US"/>
        </w:rPr>
        <w:t>д</w:t>
      </w:r>
      <w:r w:rsidRPr="00FD4DE7">
        <w:rPr>
          <w:rFonts w:eastAsia="Calibri"/>
          <w:lang w:eastAsia="en-US"/>
        </w:rPr>
        <w:t>приятия и разрешительную документацию.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b/>
          <w:lang w:eastAsia="en-US"/>
        </w:rPr>
      </w:pPr>
      <w:r w:rsidRPr="00FD4DE7">
        <w:rPr>
          <w:rFonts w:eastAsia="Calibri"/>
          <w:lang w:eastAsia="en-US"/>
        </w:rPr>
        <w:t xml:space="preserve">Создать </w:t>
      </w:r>
      <w:r w:rsidRPr="00FD4DE7">
        <w:rPr>
          <w:rFonts w:eastAsia="Calibri"/>
          <w:b/>
          <w:i/>
          <w:lang w:eastAsia="en-US"/>
        </w:rPr>
        <w:t>Подрядчику</w:t>
      </w:r>
      <w:r w:rsidRPr="00FD4DE7">
        <w:rPr>
          <w:rFonts w:eastAsia="Calibri"/>
          <w:lang w:eastAsia="en-US"/>
        </w:rPr>
        <w:t xml:space="preserve"> необходимые условия для выполнения работ и приемки их р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>зультата.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b/>
          <w:lang w:eastAsia="en-US"/>
        </w:rPr>
      </w:pPr>
      <w:r w:rsidRPr="00FD4DE7">
        <w:rPr>
          <w:rFonts w:eastAsia="Calibri"/>
          <w:lang w:eastAsia="en-US"/>
        </w:rPr>
        <w:t>Произвести оплату выполненных работ в сроки и на условиях предусмотренных Д</w:t>
      </w:r>
      <w:r w:rsidRPr="00FD4DE7">
        <w:rPr>
          <w:rFonts w:eastAsia="Calibri"/>
          <w:lang w:eastAsia="en-US"/>
        </w:rPr>
        <w:t>о</w:t>
      </w:r>
      <w:r w:rsidRPr="00FD4DE7">
        <w:rPr>
          <w:rFonts w:eastAsia="Calibri"/>
          <w:lang w:eastAsia="en-US"/>
        </w:rPr>
        <w:t>говором</w:t>
      </w:r>
      <w:r w:rsidRPr="00FD4DE7">
        <w:rPr>
          <w:rFonts w:eastAsia="Calibri"/>
          <w:b/>
          <w:lang w:eastAsia="en-US"/>
        </w:rPr>
        <w:t>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b/>
          <w:lang w:eastAsia="en-US"/>
        </w:rPr>
      </w:pPr>
      <w:r w:rsidRPr="00FD4DE7">
        <w:rPr>
          <w:rFonts w:eastAsia="Calibri"/>
          <w:lang w:eastAsia="en-US"/>
        </w:rPr>
        <w:t xml:space="preserve">На момент окончания работ </w:t>
      </w:r>
      <w:r w:rsidRPr="00FD4DE7">
        <w:rPr>
          <w:rFonts w:eastAsia="Calibri"/>
          <w:b/>
          <w:i/>
          <w:lang w:eastAsia="en-US"/>
        </w:rPr>
        <w:t>Заказчик</w:t>
      </w:r>
      <w:r w:rsidRPr="00FD4DE7">
        <w:rPr>
          <w:rFonts w:eastAsia="Calibri"/>
          <w:lang w:eastAsia="en-US"/>
        </w:rPr>
        <w:t xml:space="preserve">  обязан в течение 5 (пяти) рабочих дней с м</w:t>
      </w:r>
      <w:r w:rsidRPr="00FD4DE7">
        <w:rPr>
          <w:rFonts w:eastAsia="Calibri"/>
          <w:lang w:eastAsia="en-US"/>
        </w:rPr>
        <w:t>о</w:t>
      </w:r>
      <w:r w:rsidRPr="00FD4DE7">
        <w:rPr>
          <w:rFonts w:eastAsia="Calibri"/>
          <w:lang w:eastAsia="en-US"/>
        </w:rPr>
        <w:t xml:space="preserve">мента получения от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 xml:space="preserve"> письменного извещения об окончании работ о</w:t>
      </w:r>
      <w:r w:rsidRPr="00FD4DE7">
        <w:rPr>
          <w:rFonts w:eastAsia="Calibri"/>
          <w:lang w:eastAsia="en-US"/>
        </w:rPr>
        <w:t>с</w:t>
      </w:r>
      <w:r w:rsidRPr="00FD4DE7">
        <w:rPr>
          <w:rFonts w:eastAsia="Calibri"/>
          <w:lang w:eastAsia="en-US"/>
        </w:rPr>
        <w:t>мотреть и принять результат работ, либо направить мотивированный отказ от пр</w:t>
      </w:r>
      <w:r w:rsidRPr="00FD4DE7">
        <w:rPr>
          <w:rFonts w:eastAsia="Calibri"/>
          <w:lang w:eastAsia="en-US"/>
        </w:rPr>
        <w:t>и</w:t>
      </w:r>
      <w:r w:rsidRPr="00FD4DE7">
        <w:rPr>
          <w:rFonts w:eastAsia="Calibri"/>
          <w:lang w:eastAsia="en-US"/>
        </w:rPr>
        <w:t xml:space="preserve">емки выполненных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работ. 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b/>
          <w:lang w:eastAsia="en-US"/>
        </w:rPr>
      </w:pPr>
      <w:r w:rsidRPr="00FD4DE7">
        <w:rPr>
          <w:rFonts w:eastAsia="Calibri"/>
          <w:lang w:eastAsia="en-US"/>
        </w:rPr>
        <w:t>Выполнить в полном объеме все свои обязательства, предусмотренные настоящим Договором.</w:t>
      </w:r>
    </w:p>
    <w:p w:rsidR="00FD4DE7" w:rsidRPr="00FD4DE7" w:rsidRDefault="00FD4DE7" w:rsidP="00FD4DE7">
      <w:pPr>
        <w:numPr>
          <w:ilvl w:val="0"/>
          <w:numId w:val="39"/>
        </w:numPr>
        <w:jc w:val="both"/>
        <w:rPr>
          <w:rFonts w:eastAsia="Calibri"/>
          <w:b/>
          <w:lang w:eastAsia="en-US"/>
        </w:rPr>
      </w:pPr>
      <w:r w:rsidRPr="00FD4DE7">
        <w:rPr>
          <w:rFonts w:eastAsia="Calibri"/>
          <w:b/>
          <w:lang w:eastAsia="en-US"/>
        </w:rPr>
        <w:t>РАСПРЕДЕЛЕНИЕ РИСКОВ МЕЖДУ СТОРОНАМИ</w:t>
      </w:r>
    </w:p>
    <w:p w:rsidR="00FD4DE7" w:rsidRPr="00FD4DE7" w:rsidRDefault="00FD4DE7" w:rsidP="00FD4DE7">
      <w:pPr>
        <w:jc w:val="both"/>
        <w:rPr>
          <w:rFonts w:eastAsia="Calibri"/>
          <w:b/>
          <w:lang w:eastAsia="en-US"/>
        </w:rPr>
      </w:pP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Риск случайной гибели или случайного повреждения объекта, а также предназначенных для производства работ строительных и иных материалов (изделий, конструкций, ко</w:t>
      </w:r>
      <w:r w:rsidRPr="00FD4DE7">
        <w:rPr>
          <w:rFonts w:eastAsia="Calibri"/>
          <w:lang w:eastAsia="en-US"/>
        </w:rPr>
        <w:t>м</w:t>
      </w:r>
      <w:r w:rsidRPr="00FD4DE7">
        <w:rPr>
          <w:rFonts w:eastAsia="Calibri"/>
          <w:lang w:eastAsia="en-US"/>
        </w:rPr>
        <w:t xml:space="preserve">плектующих), оборудования, транспортных средств, передвижных бытовых и складских помещений, временных сооружений, строительной техники и инвентаря, в том числе переданных </w:t>
      </w:r>
      <w:r w:rsidRPr="00FD4DE7">
        <w:rPr>
          <w:rFonts w:eastAsia="Calibri"/>
          <w:b/>
          <w:i/>
          <w:lang w:eastAsia="en-US"/>
        </w:rPr>
        <w:t>Подрядчику</w:t>
      </w:r>
      <w:r w:rsidRPr="00FD4DE7">
        <w:rPr>
          <w:rFonts w:eastAsia="Calibri"/>
          <w:lang w:eastAsia="en-US"/>
        </w:rPr>
        <w:t xml:space="preserve">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 xml:space="preserve">, несет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>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Риск случайной гибели или случайного повреждения объекта, материалов, оборудов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 xml:space="preserve">ния, инвентаря, переданных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 xml:space="preserve"> </w:t>
      </w:r>
      <w:r w:rsidRPr="00FD4DE7">
        <w:rPr>
          <w:rFonts w:eastAsia="Calibri"/>
          <w:b/>
          <w:i/>
          <w:lang w:eastAsia="en-US"/>
        </w:rPr>
        <w:t>Подрядчику</w:t>
      </w:r>
      <w:r w:rsidRPr="00FD4DE7">
        <w:rPr>
          <w:rFonts w:eastAsia="Calibri"/>
          <w:lang w:eastAsia="en-US"/>
        </w:rPr>
        <w:t xml:space="preserve"> переходит на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 xml:space="preserve"> после принятия их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 xml:space="preserve"> по Акту приема-передачи.  </w:t>
      </w:r>
    </w:p>
    <w:p w:rsidR="00FD4DE7" w:rsidRPr="00FD4DE7" w:rsidRDefault="00FD4DE7" w:rsidP="00FD4DE7">
      <w:pPr>
        <w:numPr>
          <w:ilvl w:val="0"/>
          <w:numId w:val="39"/>
        </w:numPr>
        <w:jc w:val="both"/>
        <w:rPr>
          <w:rFonts w:eastAsia="Calibri"/>
          <w:b/>
          <w:lang w:eastAsia="en-US"/>
        </w:rPr>
      </w:pPr>
      <w:r w:rsidRPr="00FD4DE7">
        <w:rPr>
          <w:rFonts w:eastAsia="Calibri"/>
          <w:b/>
          <w:lang w:eastAsia="en-US"/>
        </w:rPr>
        <w:t>СДАЧА И ПРИЕМКА ВЫПОЛНЕННЫХ РАБОТ</w:t>
      </w:r>
    </w:p>
    <w:p w:rsidR="00FD4DE7" w:rsidRPr="00FD4DE7" w:rsidRDefault="00FD4DE7" w:rsidP="00FD4DE7">
      <w:pPr>
        <w:jc w:val="both"/>
        <w:rPr>
          <w:rFonts w:eastAsia="Calibri"/>
          <w:b/>
          <w:lang w:eastAsia="en-US"/>
        </w:rPr>
      </w:pP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b/>
          <w:u w:val="single"/>
          <w:lang w:eastAsia="en-US"/>
        </w:rPr>
      </w:pPr>
      <w:r w:rsidRPr="00FD4DE7">
        <w:rPr>
          <w:rFonts w:eastAsia="Calibri"/>
          <w:lang w:eastAsia="en-US"/>
        </w:rPr>
        <w:t>Порядок  проведения  приемки работ, стадии приемки, объем контроля и методы исп</w:t>
      </w:r>
      <w:r w:rsidRPr="00FD4DE7">
        <w:rPr>
          <w:rFonts w:eastAsia="Calibri"/>
          <w:lang w:eastAsia="en-US"/>
        </w:rPr>
        <w:t>ы</w:t>
      </w:r>
      <w:r w:rsidRPr="00FD4DE7">
        <w:rPr>
          <w:rFonts w:eastAsia="Calibri"/>
          <w:lang w:eastAsia="en-US"/>
        </w:rPr>
        <w:t>таний принимаются в соответствии с требованиями стандартов, норм и правил, а также в соответствии с указаниями технологической документации.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b/>
          <w:u w:val="single"/>
          <w:lang w:eastAsia="en-US"/>
        </w:rPr>
      </w:pPr>
      <w:r w:rsidRPr="00FD4DE7">
        <w:rPr>
          <w:rFonts w:eastAsia="Calibri"/>
          <w:lang w:eastAsia="en-US"/>
        </w:rPr>
        <w:t xml:space="preserve">Приемка выполненных работ осуществляется после выполнения </w:t>
      </w:r>
      <w:r w:rsidRPr="00FD4DE7">
        <w:rPr>
          <w:rFonts w:eastAsia="Calibri"/>
          <w:b/>
          <w:i/>
          <w:lang w:eastAsia="en-US"/>
        </w:rPr>
        <w:t>Сторонами</w:t>
      </w:r>
      <w:r w:rsidRPr="00FD4DE7">
        <w:rPr>
          <w:rFonts w:eastAsia="Calibri"/>
          <w:lang w:eastAsia="en-US"/>
        </w:rPr>
        <w:t xml:space="preserve"> обяз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 xml:space="preserve">тельств, которые в соответствии с настоящим Договором должны быть выполнены </w:t>
      </w:r>
      <w:r w:rsidRPr="00FD4DE7">
        <w:rPr>
          <w:rFonts w:eastAsia="Calibri"/>
          <w:b/>
          <w:i/>
          <w:lang w:eastAsia="en-US"/>
        </w:rPr>
        <w:t>Ст</w:t>
      </w:r>
      <w:r w:rsidRPr="00FD4DE7">
        <w:rPr>
          <w:rFonts w:eastAsia="Calibri"/>
          <w:b/>
          <w:i/>
          <w:lang w:eastAsia="en-US"/>
        </w:rPr>
        <w:t>о</w:t>
      </w:r>
      <w:r w:rsidRPr="00FD4DE7">
        <w:rPr>
          <w:rFonts w:eastAsia="Calibri"/>
          <w:b/>
          <w:i/>
          <w:lang w:eastAsia="en-US"/>
        </w:rPr>
        <w:t>ронами</w:t>
      </w:r>
      <w:r w:rsidRPr="00FD4DE7">
        <w:rPr>
          <w:rFonts w:eastAsia="Calibri"/>
          <w:lang w:eastAsia="en-US"/>
        </w:rPr>
        <w:t xml:space="preserve"> к моменту завершения работ. 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b/>
          <w:u w:val="single"/>
          <w:lang w:eastAsia="en-US"/>
        </w:rPr>
      </w:pPr>
      <w:r w:rsidRPr="00FD4DE7">
        <w:rPr>
          <w:rFonts w:eastAsia="Calibri"/>
          <w:lang w:eastAsia="en-US"/>
        </w:rPr>
        <w:lastRenderedPageBreak/>
        <w:t>Приемка завершенного объекта производится в течение 5 (пяти) рабочих дней с моме</w:t>
      </w:r>
      <w:r w:rsidRPr="00FD4DE7">
        <w:rPr>
          <w:rFonts w:eastAsia="Calibri"/>
          <w:lang w:eastAsia="en-US"/>
        </w:rPr>
        <w:t>н</w:t>
      </w:r>
      <w:r w:rsidRPr="00FD4DE7">
        <w:rPr>
          <w:rFonts w:eastAsia="Calibri"/>
          <w:lang w:eastAsia="en-US"/>
        </w:rPr>
        <w:t xml:space="preserve">та получения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 xml:space="preserve"> письменного извещения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 xml:space="preserve"> о его готовности при у</w:t>
      </w:r>
      <w:r w:rsidRPr="00FD4DE7">
        <w:rPr>
          <w:rFonts w:eastAsia="Calibri"/>
          <w:lang w:eastAsia="en-US"/>
        </w:rPr>
        <w:t>с</w:t>
      </w:r>
      <w:r w:rsidRPr="00FD4DE7">
        <w:rPr>
          <w:rFonts w:eastAsia="Calibri"/>
          <w:lang w:eastAsia="en-US"/>
        </w:rPr>
        <w:t>ловии соблюдения требований п.7.2.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b/>
          <w:u w:val="single"/>
          <w:lang w:eastAsia="en-US"/>
        </w:rPr>
      </w:pPr>
      <w:r w:rsidRPr="00FD4DE7">
        <w:rPr>
          <w:rFonts w:eastAsia="Calibri"/>
          <w:b/>
          <w:i/>
          <w:lang w:eastAsia="en-US"/>
        </w:rPr>
        <w:t>Заказчик</w:t>
      </w:r>
      <w:r w:rsidRPr="00FD4DE7">
        <w:rPr>
          <w:rFonts w:eastAsia="Calibri"/>
          <w:lang w:eastAsia="en-US"/>
        </w:rPr>
        <w:t xml:space="preserve"> лично либо через своих представителей совместно с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осущест</w:t>
      </w:r>
      <w:r w:rsidRPr="00FD4DE7">
        <w:rPr>
          <w:rFonts w:eastAsia="Calibri"/>
          <w:lang w:eastAsia="en-US"/>
        </w:rPr>
        <w:t>в</w:t>
      </w:r>
      <w:r w:rsidRPr="00FD4DE7">
        <w:rPr>
          <w:rFonts w:eastAsia="Calibri"/>
          <w:lang w:eastAsia="en-US"/>
        </w:rPr>
        <w:t xml:space="preserve">ляет приемку выполненных работ по Акту сдачи-приемки установленной формы. 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b/>
          <w:u w:val="single"/>
          <w:lang w:eastAsia="en-US"/>
        </w:rPr>
      </w:pPr>
      <w:r w:rsidRPr="00FD4DE7">
        <w:rPr>
          <w:rFonts w:eastAsia="Calibri"/>
          <w:b/>
          <w:i/>
          <w:lang w:eastAsia="en-US"/>
        </w:rPr>
        <w:t>Заказчик</w:t>
      </w:r>
      <w:r w:rsidRPr="00FD4DE7">
        <w:rPr>
          <w:rFonts w:eastAsia="Calibri"/>
          <w:lang w:eastAsia="en-US"/>
        </w:rPr>
        <w:t xml:space="preserve"> вправе отказаться  от приемки  выполненных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работ в случае о</w:t>
      </w:r>
      <w:r w:rsidRPr="00FD4DE7">
        <w:rPr>
          <w:rFonts w:eastAsia="Calibri"/>
          <w:lang w:eastAsia="en-US"/>
        </w:rPr>
        <w:t>б</w:t>
      </w:r>
      <w:r w:rsidRPr="00FD4DE7">
        <w:rPr>
          <w:rFonts w:eastAsia="Calibri"/>
          <w:lang w:eastAsia="en-US"/>
        </w:rPr>
        <w:t xml:space="preserve">наружения недостатков, которые исключают возможность использования результата работ по назначению. В случае получения отказа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 xml:space="preserve"> от приемки работ, </w:t>
      </w:r>
      <w:r w:rsidRPr="00FD4DE7">
        <w:rPr>
          <w:rFonts w:eastAsia="Calibri"/>
          <w:b/>
          <w:i/>
          <w:lang w:eastAsia="en-US"/>
        </w:rPr>
        <w:t>Подря</w:t>
      </w:r>
      <w:r w:rsidRPr="00FD4DE7">
        <w:rPr>
          <w:rFonts w:eastAsia="Calibri"/>
          <w:b/>
          <w:i/>
          <w:lang w:eastAsia="en-US"/>
        </w:rPr>
        <w:t>д</w:t>
      </w:r>
      <w:r w:rsidRPr="00FD4DE7">
        <w:rPr>
          <w:rFonts w:eastAsia="Calibri"/>
          <w:b/>
          <w:i/>
          <w:lang w:eastAsia="en-US"/>
        </w:rPr>
        <w:t>чик</w:t>
      </w:r>
      <w:r w:rsidRPr="00FD4DE7">
        <w:rPr>
          <w:rFonts w:eastAsia="Calibri"/>
          <w:lang w:eastAsia="en-US"/>
        </w:rPr>
        <w:t xml:space="preserve"> обязан в срок, определенный п.8.3 настоящего договора, устранить замечания, по которым был получен отказ от приемки работ и повторно направить Акт сдачи-приемки работ </w:t>
      </w:r>
      <w:r w:rsidRPr="00FD4DE7">
        <w:rPr>
          <w:rFonts w:eastAsia="Calibri"/>
          <w:b/>
          <w:i/>
          <w:lang w:eastAsia="en-US"/>
        </w:rPr>
        <w:t>Заказчику</w:t>
      </w:r>
      <w:r w:rsidRPr="00FD4DE7">
        <w:rPr>
          <w:rFonts w:eastAsia="Calibri"/>
          <w:lang w:eastAsia="en-US"/>
        </w:rPr>
        <w:t>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b/>
          <w:u w:val="single"/>
          <w:lang w:eastAsia="en-US"/>
        </w:rPr>
      </w:pPr>
      <w:r w:rsidRPr="00FD4DE7">
        <w:rPr>
          <w:rFonts w:eastAsia="Calibri"/>
          <w:lang w:eastAsia="en-US"/>
        </w:rPr>
        <w:t xml:space="preserve">При возникновении между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 xml:space="preserve"> и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спора по поводу недостатков выполненной работы или их причин по требованию любой из </w:t>
      </w:r>
      <w:r w:rsidRPr="00FD4DE7">
        <w:rPr>
          <w:rFonts w:eastAsia="Calibri"/>
          <w:b/>
          <w:i/>
          <w:lang w:eastAsia="en-US"/>
        </w:rPr>
        <w:t>Сторон</w:t>
      </w:r>
      <w:r w:rsidRPr="00FD4DE7">
        <w:rPr>
          <w:rFonts w:eastAsia="Calibri"/>
          <w:lang w:eastAsia="en-US"/>
        </w:rPr>
        <w:t xml:space="preserve"> должна быть н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 xml:space="preserve">значена экспертиза. Расходы по проведению экспертизы несет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>, за исключ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 xml:space="preserve">нием случаев, когда экспертизой установлено отсутствие нарушений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н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 xml:space="preserve">стоящего договора или причинной связи между действиями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 xml:space="preserve"> и обнаруже</w:t>
      </w:r>
      <w:r w:rsidRPr="00FD4DE7">
        <w:rPr>
          <w:rFonts w:eastAsia="Calibri"/>
          <w:lang w:eastAsia="en-US"/>
        </w:rPr>
        <w:t>н</w:t>
      </w:r>
      <w:r w:rsidRPr="00FD4DE7">
        <w:rPr>
          <w:rFonts w:eastAsia="Calibri"/>
          <w:lang w:eastAsia="en-US"/>
        </w:rPr>
        <w:t xml:space="preserve">ными недостатками. В указанных случаях расходы на экспертизу несет </w:t>
      </w:r>
      <w:r w:rsidRPr="00FD4DE7">
        <w:rPr>
          <w:rFonts w:eastAsia="Calibri"/>
          <w:b/>
          <w:i/>
          <w:lang w:eastAsia="en-US"/>
        </w:rPr>
        <w:t>Сторона</w:t>
      </w:r>
      <w:r w:rsidRPr="00FD4DE7">
        <w:rPr>
          <w:rFonts w:eastAsia="Calibri"/>
          <w:lang w:eastAsia="en-US"/>
        </w:rPr>
        <w:t>, потр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 xml:space="preserve">бовавшая назначения экспертизы, а если она назначена по соглашению между </w:t>
      </w:r>
      <w:r w:rsidRPr="00FD4DE7">
        <w:rPr>
          <w:rFonts w:eastAsia="Calibri"/>
          <w:b/>
          <w:i/>
          <w:lang w:eastAsia="en-US"/>
        </w:rPr>
        <w:t>Стор</w:t>
      </w:r>
      <w:r w:rsidRPr="00FD4DE7">
        <w:rPr>
          <w:rFonts w:eastAsia="Calibri"/>
          <w:b/>
          <w:i/>
          <w:lang w:eastAsia="en-US"/>
        </w:rPr>
        <w:t>о</w:t>
      </w:r>
      <w:r w:rsidRPr="00FD4DE7">
        <w:rPr>
          <w:rFonts w:eastAsia="Calibri"/>
          <w:b/>
          <w:i/>
          <w:lang w:eastAsia="en-US"/>
        </w:rPr>
        <w:t>нами</w:t>
      </w:r>
      <w:r w:rsidRPr="00FD4DE7">
        <w:rPr>
          <w:rFonts w:eastAsia="Calibri"/>
          <w:lang w:eastAsia="en-US"/>
        </w:rPr>
        <w:t xml:space="preserve">, - обе </w:t>
      </w:r>
      <w:r w:rsidRPr="00FD4DE7">
        <w:rPr>
          <w:rFonts w:eastAsia="Calibri"/>
          <w:b/>
          <w:i/>
          <w:lang w:eastAsia="en-US"/>
        </w:rPr>
        <w:t>Стороны</w:t>
      </w:r>
      <w:r w:rsidRPr="00FD4DE7">
        <w:rPr>
          <w:rFonts w:eastAsia="Calibri"/>
          <w:lang w:eastAsia="en-US"/>
        </w:rPr>
        <w:t xml:space="preserve"> поровну.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Датой сдачи–приемки работ по настоящему Договору считается дата подписания </w:t>
      </w:r>
      <w:r w:rsidRPr="00FD4DE7">
        <w:rPr>
          <w:rFonts w:eastAsia="Calibri"/>
          <w:b/>
          <w:i/>
          <w:lang w:eastAsia="en-US"/>
        </w:rPr>
        <w:t>Зака</w:t>
      </w:r>
      <w:r w:rsidRPr="00FD4DE7">
        <w:rPr>
          <w:rFonts w:eastAsia="Calibri"/>
          <w:b/>
          <w:i/>
          <w:lang w:eastAsia="en-US"/>
        </w:rPr>
        <w:t>з</w:t>
      </w:r>
      <w:r w:rsidRPr="00FD4DE7">
        <w:rPr>
          <w:rFonts w:eastAsia="Calibri"/>
          <w:b/>
          <w:i/>
          <w:lang w:eastAsia="en-US"/>
        </w:rPr>
        <w:t>чиком</w:t>
      </w:r>
      <w:r w:rsidRPr="00FD4DE7">
        <w:rPr>
          <w:rFonts w:eastAsia="Calibri"/>
          <w:lang w:eastAsia="en-US"/>
        </w:rPr>
        <w:t xml:space="preserve"> двухстороннего Акта сдачи-приемки работ установленной формы.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При оформлении приемо-сдаточных документов </w:t>
      </w:r>
      <w:r w:rsidRPr="00FD4DE7">
        <w:rPr>
          <w:rFonts w:eastAsia="Calibri"/>
          <w:b/>
          <w:i/>
          <w:lang w:eastAsia="en-US"/>
        </w:rPr>
        <w:t>Стороны</w:t>
      </w:r>
      <w:r w:rsidRPr="00FD4DE7">
        <w:rPr>
          <w:rFonts w:eastAsia="Calibri"/>
          <w:lang w:eastAsia="en-US"/>
        </w:rPr>
        <w:t xml:space="preserve"> руководствуются Унифиц</w:t>
      </w:r>
      <w:r w:rsidRPr="00FD4DE7">
        <w:rPr>
          <w:rFonts w:eastAsia="Calibri"/>
          <w:lang w:eastAsia="en-US"/>
        </w:rPr>
        <w:t>и</w:t>
      </w:r>
      <w:r w:rsidRPr="00FD4DE7">
        <w:rPr>
          <w:rFonts w:eastAsia="Calibri"/>
          <w:lang w:eastAsia="en-US"/>
        </w:rPr>
        <w:t>рованными формами первичной учетной документации по учету работ в капитальном строительстве и ремонтно-строительных работ от 11.11.1999г. и СНиП 3.01.04-87.</w:t>
      </w:r>
    </w:p>
    <w:p w:rsidR="00FD4DE7" w:rsidRPr="00FD4DE7" w:rsidRDefault="00FD4DE7" w:rsidP="00FD4DE7">
      <w:pPr>
        <w:numPr>
          <w:ilvl w:val="0"/>
          <w:numId w:val="39"/>
        </w:numPr>
        <w:jc w:val="both"/>
        <w:rPr>
          <w:rFonts w:eastAsia="Calibri"/>
          <w:b/>
          <w:lang w:eastAsia="en-US"/>
        </w:rPr>
      </w:pPr>
      <w:r w:rsidRPr="00FD4DE7">
        <w:rPr>
          <w:rFonts w:eastAsia="Calibri"/>
          <w:b/>
          <w:lang w:eastAsia="en-US"/>
        </w:rPr>
        <w:t>ГАРАНТИЯ КАЧЕСТВА РАБОТЫ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b/>
          <w:i/>
          <w:lang w:eastAsia="en-US"/>
        </w:rPr>
        <w:t xml:space="preserve">Подрядчик </w:t>
      </w:r>
      <w:r w:rsidRPr="00FD4DE7">
        <w:rPr>
          <w:rFonts w:eastAsia="Calibri"/>
          <w:lang w:eastAsia="en-US"/>
        </w:rPr>
        <w:t>гарантирует: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Качество выполнения всех работ в соответствии с техническим заданием, сметой, действующими нормами, техническими условиями, СНиП, ГОСТ, заданиями </w:t>
      </w:r>
      <w:r w:rsidRPr="00FD4DE7">
        <w:rPr>
          <w:rFonts w:eastAsia="Calibri"/>
          <w:b/>
          <w:i/>
          <w:lang w:eastAsia="en-US"/>
        </w:rPr>
        <w:t>Зака</w:t>
      </w:r>
      <w:r w:rsidRPr="00FD4DE7">
        <w:rPr>
          <w:rFonts w:eastAsia="Calibri"/>
          <w:b/>
          <w:i/>
          <w:lang w:eastAsia="en-US"/>
        </w:rPr>
        <w:t>з</w:t>
      </w:r>
      <w:r w:rsidRPr="00FD4DE7">
        <w:rPr>
          <w:rFonts w:eastAsia="Calibri"/>
          <w:b/>
          <w:i/>
          <w:lang w:eastAsia="en-US"/>
        </w:rPr>
        <w:t>чика.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Надлежащее качество используемых им материалов, соответствие их техническому заданию, государственным стандартам и техническим условиям, обеспеченность их соответствующими сертификатами, техническими паспортами и другими докуме</w:t>
      </w:r>
      <w:r w:rsidRPr="00FD4DE7">
        <w:rPr>
          <w:rFonts w:eastAsia="Calibri"/>
          <w:lang w:eastAsia="en-US"/>
        </w:rPr>
        <w:t>н</w:t>
      </w:r>
      <w:r w:rsidRPr="00FD4DE7">
        <w:rPr>
          <w:rFonts w:eastAsia="Calibri"/>
          <w:lang w:eastAsia="en-US"/>
        </w:rPr>
        <w:t>тами заводов-изготовителей, удостоверяющими их качество.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Устранение недоделок, недостатков и дефектов, выявленных в период гарантийного срока и при приемке работ, в сроки, предусмотренные п.8.3 настоящего Договора.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Гарантийный срок эксплуатации объекта (материалов и работ) устанавливается 12 (дв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 xml:space="preserve">надцать) месяцев с даты подписания </w:t>
      </w:r>
      <w:r w:rsidRPr="00FD4DE7">
        <w:rPr>
          <w:rFonts w:eastAsia="Calibri"/>
          <w:b/>
          <w:i/>
          <w:lang w:eastAsia="en-US"/>
        </w:rPr>
        <w:t>Сторонами</w:t>
      </w:r>
      <w:r w:rsidRPr="00FD4DE7">
        <w:rPr>
          <w:rFonts w:eastAsia="Calibri"/>
          <w:lang w:eastAsia="en-US"/>
        </w:rPr>
        <w:t xml:space="preserve"> Акта сдачи-приемки работ.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</w:t>
      </w:r>
      <w:r w:rsidRPr="00FD4DE7">
        <w:rPr>
          <w:rFonts w:eastAsia="Calibri"/>
          <w:lang w:eastAsia="en-US"/>
        </w:rPr>
        <w:t>т</w:t>
      </w:r>
      <w:r w:rsidRPr="00FD4DE7">
        <w:rPr>
          <w:rFonts w:eastAsia="Calibri"/>
          <w:lang w:eastAsia="en-US"/>
        </w:rPr>
        <w:lastRenderedPageBreak/>
        <w:t>ренным настоящим пунктом, гарантийный срок будет считаться продленным на соотве</w:t>
      </w:r>
      <w:r w:rsidRPr="00FD4DE7">
        <w:rPr>
          <w:rFonts w:eastAsia="Calibri"/>
          <w:lang w:eastAsia="en-US"/>
        </w:rPr>
        <w:t>т</w:t>
      </w:r>
      <w:r w:rsidRPr="00FD4DE7">
        <w:rPr>
          <w:rFonts w:eastAsia="Calibri"/>
          <w:lang w:eastAsia="en-US"/>
        </w:rPr>
        <w:t xml:space="preserve">ствующий период. 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несет ответственность за качество выполняемых работ. Предельный срок обнаружения ненадлежащего качества выполненных подрядчиком работ – 5 (пять) лет, согласно ст. 756 ГК РФ. За счет своих средств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устраняет дефекты, допуще</w:t>
      </w:r>
      <w:r w:rsidRPr="00FD4DE7">
        <w:rPr>
          <w:rFonts w:eastAsia="Calibri"/>
          <w:lang w:eastAsia="en-US"/>
        </w:rPr>
        <w:t>н</w:t>
      </w:r>
      <w:r w:rsidRPr="00FD4DE7">
        <w:rPr>
          <w:rFonts w:eastAsia="Calibri"/>
          <w:lang w:eastAsia="en-US"/>
        </w:rPr>
        <w:t xml:space="preserve">ные при производстве работ, вызванные некачественным их проведением </w:t>
      </w:r>
      <w:r w:rsidRPr="00FD4DE7">
        <w:rPr>
          <w:rFonts w:eastAsia="Calibri"/>
          <w:b/>
          <w:i/>
          <w:lang w:eastAsia="en-US"/>
        </w:rPr>
        <w:t>Подрядч</w:t>
      </w:r>
      <w:r w:rsidRPr="00FD4DE7">
        <w:rPr>
          <w:rFonts w:eastAsia="Calibri"/>
          <w:b/>
          <w:i/>
          <w:lang w:eastAsia="en-US"/>
        </w:rPr>
        <w:t>и</w:t>
      </w:r>
      <w:r w:rsidRPr="00FD4DE7">
        <w:rPr>
          <w:rFonts w:eastAsia="Calibri"/>
          <w:b/>
          <w:i/>
          <w:lang w:eastAsia="en-US"/>
        </w:rPr>
        <w:t>ком</w:t>
      </w:r>
      <w:r w:rsidRPr="00FD4DE7">
        <w:rPr>
          <w:rFonts w:eastAsia="Calibri"/>
          <w:lang w:eastAsia="en-US"/>
        </w:rPr>
        <w:t xml:space="preserve">, применением некачественных материалов, возникшие в течение гарантийного срока. Наличие дефектов устанавливается двусторонним Актом дефектных работ. </w:t>
      </w:r>
      <w:r w:rsidRPr="00FD4DE7">
        <w:rPr>
          <w:rFonts w:eastAsia="Calibri"/>
          <w:b/>
          <w:i/>
          <w:lang w:eastAsia="en-US"/>
        </w:rPr>
        <w:t>По</w:t>
      </w:r>
      <w:r w:rsidRPr="00FD4DE7">
        <w:rPr>
          <w:rFonts w:eastAsia="Calibri"/>
          <w:b/>
          <w:i/>
          <w:lang w:eastAsia="en-US"/>
        </w:rPr>
        <w:t>д</w:t>
      </w:r>
      <w:r w:rsidRPr="00FD4DE7">
        <w:rPr>
          <w:rFonts w:eastAsia="Calibri"/>
          <w:b/>
          <w:i/>
          <w:lang w:eastAsia="en-US"/>
        </w:rPr>
        <w:t>рядчик</w:t>
      </w:r>
      <w:r w:rsidRPr="00FD4DE7">
        <w:rPr>
          <w:rFonts w:eastAsia="Calibri"/>
          <w:lang w:eastAsia="en-US"/>
        </w:rPr>
        <w:t xml:space="preserve"> обязан устранить выявленные дефекты или недостатки за свой счет, в срок ук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 xml:space="preserve">занный в Акте дефектных работ, но не более 10 (десяти) календарных дней. 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Для участия в составлении акта, фиксирующего дефекты, согласования порядка и сроков их устранения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обязан направить своего представителя не позднее 3 (трех) календарных дней со дня получения письменного извещения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>. В случае нея</w:t>
      </w:r>
      <w:r w:rsidRPr="00FD4DE7">
        <w:rPr>
          <w:rFonts w:eastAsia="Calibri"/>
          <w:lang w:eastAsia="en-US"/>
        </w:rPr>
        <w:t>в</w:t>
      </w:r>
      <w:r w:rsidRPr="00FD4DE7">
        <w:rPr>
          <w:rFonts w:eastAsia="Calibri"/>
          <w:lang w:eastAsia="en-US"/>
        </w:rPr>
        <w:t xml:space="preserve">ки представителя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 xml:space="preserve"> или отказа от составления или подписания акта о выя</w:t>
      </w:r>
      <w:r w:rsidRPr="00FD4DE7">
        <w:rPr>
          <w:rFonts w:eastAsia="Calibri"/>
          <w:lang w:eastAsia="en-US"/>
        </w:rPr>
        <w:t>в</w:t>
      </w:r>
      <w:r w:rsidRPr="00FD4DE7">
        <w:rPr>
          <w:rFonts w:eastAsia="Calibri"/>
          <w:lang w:eastAsia="en-US"/>
        </w:rPr>
        <w:t xml:space="preserve">ленных дефектах в установленный срок, акт составляется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 xml:space="preserve"> в одностороннем порядке, который обязателен для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>. Гарантийный срок в этом случае продл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>вается на период, в течение которого объект не мог эксплуатироваться по причине ус</w:t>
      </w:r>
      <w:r w:rsidRPr="00FD4DE7">
        <w:rPr>
          <w:rFonts w:eastAsia="Calibri"/>
          <w:lang w:eastAsia="en-US"/>
        </w:rPr>
        <w:t>т</w:t>
      </w:r>
      <w:r w:rsidRPr="00FD4DE7">
        <w:rPr>
          <w:rFonts w:eastAsia="Calibri"/>
          <w:lang w:eastAsia="en-US"/>
        </w:rPr>
        <w:t xml:space="preserve">ранения дефектов. 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При невыполнении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обязанности по устранению недостатков в разумно необходимый для этого срок </w:t>
      </w:r>
      <w:r w:rsidRPr="00FD4DE7">
        <w:rPr>
          <w:rFonts w:eastAsia="Calibri"/>
          <w:b/>
          <w:i/>
          <w:lang w:eastAsia="en-US"/>
        </w:rPr>
        <w:t>Заказчик</w:t>
      </w:r>
      <w:r w:rsidRPr="00FD4DE7">
        <w:rPr>
          <w:rFonts w:eastAsia="Calibri"/>
          <w:lang w:eastAsia="en-US"/>
        </w:rPr>
        <w:t xml:space="preserve"> вправе, уведомив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>, устранить собс</w:t>
      </w:r>
      <w:r w:rsidRPr="00FD4DE7">
        <w:rPr>
          <w:rFonts w:eastAsia="Calibri"/>
          <w:lang w:eastAsia="en-US"/>
        </w:rPr>
        <w:t>т</w:t>
      </w:r>
      <w:r w:rsidRPr="00FD4DE7">
        <w:rPr>
          <w:rFonts w:eastAsia="Calibri"/>
          <w:lang w:eastAsia="en-US"/>
        </w:rPr>
        <w:t>венными силами или привлечь для устранения недостатков другую организацию с п</w:t>
      </w:r>
      <w:r w:rsidRPr="00FD4DE7">
        <w:rPr>
          <w:rFonts w:eastAsia="Calibri"/>
          <w:lang w:eastAsia="en-US"/>
        </w:rPr>
        <w:t>о</w:t>
      </w:r>
      <w:r w:rsidRPr="00FD4DE7">
        <w:rPr>
          <w:rFonts w:eastAsia="Calibri"/>
          <w:lang w:eastAsia="en-US"/>
        </w:rPr>
        <w:t xml:space="preserve">следующим возмещением 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</w:t>
      </w:r>
      <w:r w:rsidRPr="00FD4DE7">
        <w:rPr>
          <w:rFonts w:eastAsia="Calibri"/>
          <w:b/>
          <w:i/>
          <w:lang w:eastAsia="en-US"/>
        </w:rPr>
        <w:t>Заказчику</w:t>
      </w:r>
      <w:r w:rsidRPr="00FD4DE7">
        <w:rPr>
          <w:rFonts w:eastAsia="Calibri"/>
          <w:lang w:eastAsia="en-US"/>
        </w:rPr>
        <w:t xml:space="preserve"> понесенных в связи с этим расх</w:t>
      </w:r>
      <w:r w:rsidRPr="00FD4DE7">
        <w:rPr>
          <w:rFonts w:eastAsia="Calibri"/>
          <w:lang w:eastAsia="en-US"/>
        </w:rPr>
        <w:t>о</w:t>
      </w:r>
      <w:r w:rsidRPr="00FD4DE7">
        <w:rPr>
          <w:rFonts w:eastAsia="Calibri"/>
          <w:lang w:eastAsia="en-US"/>
        </w:rPr>
        <w:t>дов.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не несет гарантийных обязательств в случае преднамеренного повреждения результата работ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 xml:space="preserve"> либо третьими лицами, а равно вследствие неисполнения или нарушения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 xml:space="preserve"> либо третьими лицами норм технической эксплуатации р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>зультата работ.</w:t>
      </w:r>
    </w:p>
    <w:p w:rsidR="00FD4DE7" w:rsidRPr="00FD4DE7" w:rsidRDefault="00FD4DE7" w:rsidP="00FD4DE7">
      <w:pPr>
        <w:numPr>
          <w:ilvl w:val="0"/>
          <w:numId w:val="39"/>
        </w:numPr>
        <w:jc w:val="both"/>
        <w:rPr>
          <w:rFonts w:eastAsia="Calibri"/>
          <w:b/>
          <w:lang w:eastAsia="en-US"/>
        </w:rPr>
      </w:pPr>
      <w:r w:rsidRPr="00FD4DE7">
        <w:rPr>
          <w:rFonts w:eastAsia="Calibri"/>
          <w:b/>
          <w:lang w:eastAsia="en-US"/>
        </w:rPr>
        <w:t>КОНТРОЛЬ И НАДЗОР ЗАКАЗЧИКА ЗА ВЫПОЛНЕНИЕМ РАБОТ</w:t>
      </w:r>
    </w:p>
    <w:p w:rsidR="00FD4DE7" w:rsidRPr="00FD4DE7" w:rsidRDefault="00FD4DE7" w:rsidP="00FD4DE7">
      <w:pPr>
        <w:jc w:val="both"/>
        <w:rPr>
          <w:rFonts w:eastAsia="Calibri"/>
          <w:b/>
          <w:lang w:eastAsia="en-US"/>
        </w:rPr>
      </w:pP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b/>
          <w:i/>
          <w:lang w:eastAsia="en-US"/>
        </w:rPr>
        <w:t>Заказчик</w:t>
      </w:r>
      <w:r w:rsidRPr="00FD4DE7">
        <w:rPr>
          <w:rFonts w:eastAsia="Calibri"/>
          <w:lang w:eastAsia="en-US"/>
        </w:rPr>
        <w:t xml:space="preserve"> вправе осуществлять контроль и надзор за ходом, объемами и качеством в</w:t>
      </w:r>
      <w:r w:rsidRPr="00FD4DE7">
        <w:rPr>
          <w:rFonts w:eastAsia="Calibri"/>
          <w:lang w:eastAsia="en-US"/>
        </w:rPr>
        <w:t>ы</w:t>
      </w:r>
      <w:r w:rsidRPr="00FD4DE7">
        <w:rPr>
          <w:rFonts w:eastAsia="Calibri"/>
          <w:lang w:eastAsia="en-US"/>
        </w:rPr>
        <w:t xml:space="preserve">полняемых работ, соблюдением сроков их выполнения (графика производства работ), качеством и количеством применяемых материалов, не вмешиваясь в оперативно-хозяйственную деятельность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>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b/>
          <w:i/>
          <w:lang w:eastAsia="en-US"/>
        </w:rPr>
      </w:pPr>
      <w:r w:rsidRPr="00FD4DE7">
        <w:rPr>
          <w:rFonts w:eastAsia="Calibri"/>
          <w:b/>
          <w:i/>
          <w:lang w:eastAsia="en-US"/>
        </w:rPr>
        <w:t>Заказчик</w:t>
      </w:r>
      <w:r w:rsidRPr="00FD4DE7">
        <w:rPr>
          <w:rFonts w:eastAsia="Calibri"/>
          <w:lang w:eastAsia="en-US"/>
        </w:rPr>
        <w:t xml:space="preserve"> в течение 5 (пяти) дней с момента вступления договора в силу назначает ра</w:t>
      </w:r>
      <w:r w:rsidRPr="00FD4DE7">
        <w:rPr>
          <w:rFonts w:eastAsia="Calibri"/>
          <w:lang w:eastAsia="en-US"/>
        </w:rPr>
        <w:t>с</w:t>
      </w:r>
      <w:r w:rsidRPr="00FD4DE7">
        <w:rPr>
          <w:rFonts w:eastAsia="Calibri"/>
          <w:lang w:eastAsia="en-US"/>
        </w:rPr>
        <w:t xml:space="preserve">поряжением своего представителя на объекте, ответственного за технический надзор и контроль за соблюдением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сроков выполнения работ и качества работ, а также производит проверку соответствия используемых им материалов условиям дог</w:t>
      </w:r>
      <w:r w:rsidRPr="00FD4DE7">
        <w:rPr>
          <w:rFonts w:eastAsia="Calibri"/>
          <w:lang w:eastAsia="en-US"/>
        </w:rPr>
        <w:t>о</w:t>
      </w:r>
      <w:r w:rsidRPr="00FD4DE7">
        <w:rPr>
          <w:rFonts w:eastAsia="Calibri"/>
          <w:lang w:eastAsia="en-US"/>
        </w:rPr>
        <w:t>вора, техническому заданию, смете и разрешает все организационные вопросы, связа</w:t>
      </w:r>
      <w:r w:rsidRPr="00FD4DE7">
        <w:rPr>
          <w:rFonts w:eastAsia="Calibri"/>
          <w:lang w:eastAsia="en-US"/>
        </w:rPr>
        <w:t>н</w:t>
      </w:r>
      <w:r w:rsidRPr="00FD4DE7">
        <w:rPr>
          <w:rFonts w:eastAsia="Calibri"/>
          <w:lang w:eastAsia="en-US"/>
        </w:rPr>
        <w:t xml:space="preserve">ные с работой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 xml:space="preserve"> на объекте. Также осуществляет контроль за количеством и качеством поставляемых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материалов. 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b/>
          <w:i/>
          <w:lang w:eastAsia="en-US"/>
        </w:rPr>
        <w:lastRenderedPageBreak/>
        <w:t>Заказчик</w:t>
      </w:r>
      <w:r w:rsidRPr="00FD4DE7">
        <w:rPr>
          <w:rFonts w:eastAsia="Calibri"/>
          <w:lang w:eastAsia="en-US"/>
        </w:rPr>
        <w:t xml:space="preserve"> или представители</w:t>
      </w:r>
      <w:r w:rsidRPr="00FD4DE7">
        <w:rPr>
          <w:rFonts w:eastAsia="Calibri"/>
          <w:b/>
          <w:i/>
          <w:lang w:eastAsia="en-US"/>
        </w:rPr>
        <w:t xml:space="preserve"> Заказчика</w:t>
      </w:r>
      <w:r w:rsidRPr="00FD4DE7">
        <w:rPr>
          <w:rFonts w:eastAsia="Calibri"/>
          <w:lang w:eastAsia="en-US"/>
        </w:rPr>
        <w:t xml:space="preserve"> имеют право беспрепятственного доступа ко всем видам работ в любое время в течение всего периода производства работ.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обязан вести «Журнал производства работ» на русском языке, в котором о</w:t>
      </w:r>
      <w:r w:rsidRPr="00FD4DE7">
        <w:rPr>
          <w:rFonts w:eastAsia="Calibri"/>
          <w:lang w:eastAsia="en-US"/>
        </w:rPr>
        <w:t>т</w:t>
      </w:r>
      <w:r w:rsidRPr="00FD4DE7">
        <w:rPr>
          <w:rFonts w:eastAsia="Calibri"/>
          <w:lang w:eastAsia="en-US"/>
        </w:rPr>
        <w:t>ражается весь ход фактического производства работ, а также все факты и обстоятельс</w:t>
      </w:r>
      <w:r w:rsidRPr="00FD4DE7">
        <w:rPr>
          <w:rFonts w:eastAsia="Calibri"/>
          <w:lang w:eastAsia="en-US"/>
        </w:rPr>
        <w:t>т</w:t>
      </w:r>
      <w:r w:rsidRPr="00FD4DE7">
        <w:rPr>
          <w:rFonts w:eastAsia="Calibri"/>
          <w:lang w:eastAsia="en-US"/>
        </w:rPr>
        <w:t xml:space="preserve">ва, связанные с производством работ и непосредственно влияющие на выполнение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своих обязательств. </w:t>
      </w:r>
      <w:r w:rsidRPr="00FD4DE7">
        <w:rPr>
          <w:rFonts w:eastAsia="Calibri"/>
          <w:b/>
          <w:i/>
          <w:lang w:eastAsia="en-US"/>
        </w:rPr>
        <w:t>Заказчик</w:t>
      </w:r>
      <w:r w:rsidRPr="00FD4DE7">
        <w:rPr>
          <w:rFonts w:eastAsia="Calibri"/>
          <w:lang w:eastAsia="en-US"/>
        </w:rPr>
        <w:t xml:space="preserve"> (представитель Заказчика, инженер) рег</w:t>
      </w:r>
      <w:r w:rsidRPr="00FD4DE7">
        <w:rPr>
          <w:rFonts w:eastAsia="Calibri"/>
          <w:lang w:eastAsia="en-US"/>
        </w:rPr>
        <w:t>у</w:t>
      </w:r>
      <w:r w:rsidRPr="00FD4DE7">
        <w:rPr>
          <w:rFonts w:eastAsia="Calibri"/>
          <w:lang w:eastAsia="en-US"/>
        </w:rPr>
        <w:t xml:space="preserve">лярно, один раз в день, проверяет и своей подписью подтверждает записи в журнале. Если он не удовлетворен ходом и качеством работ или записями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>, то он и</w:t>
      </w:r>
      <w:r w:rsidRPr="00FD4DE7">
        <w:rPr>
          <w:rFonts w:eastAsia="Calibri"/>
          <w:lang w:eastAsia="en-US"/>
        </w:rPr>
        <w:t>з</w:t>
      </w:r>
      <w:r w:rsidRPr="00FD4DE7">
        <w:rPr>
          <w:rFonts w:eastAsia="Calibri"/>
          <w:lang w:eastAsia="en-US"/>
        </w:rPr>
        <w:t>лагает свое мнение в журнале.</w:t>
      </w:r>
      <w:r w:rsidRPr="00FD4DE7">
        <w:rPr>
          <w:rFonts w:eastAsia="Calibri"/>
          <w:b/>
          <w:i/>
          <w:lang w:eastAsia="en-US"/>
        </w:rPr>
        <w:t xml:space="preserve"> Подрядчик</w:t>
      </w:r>
      <w:r w:rsidRPr="00FD4DE7">
        <w:rPr>
          <w:rFonts w:eastAsia="Calibri"/>
          <w:lang w:eastAsia="en-US"/>
        </w:rPr>
        <w:t xml:space="preserve"> обязуется в срок, предусмотренный п.8.3 н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 xml:space="preserve">стоящего Договора принять меры к устранению недостатков, указанных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 xml:space="preserve">. </w:t>
      </w:r>
    </w:p>
    <w:p w:rsidR="00FD4DE7" w:rsidRPr="00FD4DE7" w:rsidRDefault="00FD4DE7" w:rsidP="00FD4DE7">
      <w:p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Порядок ведения </w:t>
      </w:r>
      <w:r w:rsidRPr="00FD4DE7">
        <w:rPr>
          <w:rFonts w:eastAsia="Calibri"/>
          <w:bCs/>
          <w:lang w:eastAsia="en-US"/>
        </w:rPr>
        <w:t>общего журнала производства работ необходимо осуществлять по форме СНиП 12-01-2004 приложение «Г» или РД-11-05-2007 приложение №1 утвержденного Приказом Фед</w:t>
      </w:r>
      <w:r w:rsidRPr="00FD4DE7">
        <w:rPr>
          <w:rFonts w:eastAsia="Calibri"/>
          <w:bCs/>
          <w:lang w:eastAsia="en-US"/>
        </w:rPr>
        <w:t>е</w:t>
      </w:r>
      <w:r w:rsidRPr="00FD4DE7">
        <w:rPr>
          <w:rFonts w:eastAsia="Calibri"/>
          <w:bCs/>
          <w:lang w:eastAsia="en-US"/>
        </w:rPr>
        <w:t xml:space="preserve">ральной службы по экологическому, технологическому и атомному надзору от 12.01.2007г. №7.  </w:t>
      </w:r>
      <w:r w:rsidRPr="00FD4DE7">
        <w:rPr>
          <w:rFonts w:eastAsia="Calibri"/>
          <w:b/>
          <w:bCs/>
          <w:lang w:eastAsia="en-US"/>
        </w:rPr>
        <w:t xml:space="preserve"> </w:t>
      </w:r>
      <w:r w:rsidRPr="00FD4DE7">
        <w:rPr>
          <w:rFonts w:eastAsia="Calibri"/>
          <w:lang w:eastAsia="en-US"/>
        </w:rPr>
        <w:t xml:space="preserve"> </w:t>
      </w:r>
    </w:p>
    <w:p w:rsidR="00FD4DE7" w:rsidRPr="00FD4DE7" w:rsidRDefault="00FD4DE7" w:rsidP="00FD4DE7">
      <w:pPr>
        <w:numPr>
          <w:ilvl w:val="0"/>
          <w:numId w:val="39"/>
        </w:numPr>
        <w:jc w:val="both"/>
        <w:rPr>
          <w:rFonts w:eastAsia="Calibri"/>
          <w:b/>
          <w:lang w:eastAsia="en-US"/>
        </w:rPr>
      </w:pPr>
      <w:r w:rsidRPr="00FD4DE7">
        <w:rPr>
          <w:rFonts w:eastAsia="Calibri"/>
          <w:b/>
          <w:lang w:eastAsia="en-US"/>
        </w:rPr>
        <w:t>ВЗАИМООТНОШЕНИЯ СТОРОН В ПЕРИОД ПРИЗВОДСТВА РАБОТ</w:t>
      </w:r>
    </w:p>
    <w:p w:rsidR="00FD4DE7" w:rsidRPr="00FD4DE7" w:rsidRDefault="00FD4DE7" w:rsidP="00FD4DE7">
      <w:pPr>
        <w:jc w:val="both"/>
        <w:rPr>
          <w:rFonts w:eastAsia="Calibri"/>
          <w:b/>
          <w:lang w:eastAsia="en-US"/>
        </w:rPr>
      </w:pP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Дополнительные расходы и затраты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>, вызванные исправлением допуще</w:t>
      </w:r>
      <w:r w:rsidRPr="00FD4DE7">
        <w:rPr>
          <w:rFonts w:eastAsia="Calibri"/>
          <w:lang w:eastAsia="en-US"/>
        </w:rPr>
        <w:t>н</w:t>
      </w:r>
      <w:r w:rsidRPr="00FD4DE7">
        <w:rPr>
          <w:rFonts w:eastAsia="Calibri"/>
          <w:lang w:eastAsia="en-US"/>
        </w:rPr>
        <w:t xml:space="preserve">ных им в ходе выполнения работ ошибок и недостатков, возмещаются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 xml:space="preserve"> лишь в том случае, если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докажет, что ошибки и недостатки были допущены </w:t>
      </w:r>
      <w:r w:rsidRPr="00FD4DE7">
        <w:rPr>
          <w:rFonts w:eastAsia="Calibri"/>
          <w:b/>
          <w:i/>
          <w:lang w:eastAsia="en-US"/>
        </w:rPr>
        <w:t>По</w:t>
      </w:r>
      <w:r w:rsidRPr="00FD4DE7">
        <w:rPr>
          <w:rFonts w:eastAsia="Calibri"/>
          <w:b/>
          <w:i/>
          <w:lang w:eastAsia="en-US"/>
        </w:rPr>
        <w:t>д</w:t>
      </w:r>
      <w:r w:rsidRPr="00FD4DE7">
        <w:rPr>
          <w:rFonts w:eastAsia="Calibri"/>
          <w:b/>
          <w:i/>
          <w:lang w:eastAsia="en-US"/>
        </w:rPr>
        <w:t>рядчиком</w:t>
      </w:r>
      <w:r w:rsidRPr="00FD4DE7">
        <w:rPr>
          <w:rFonts w:eastAsia="Calibri"/>
          <w:lang w:eastAsia="en-US"/>
        </w:rPr>
        <w:t xml:space="preserve"> по вине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 xml:space="preserve">. Обнаруженные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либо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 xml:space="preserve"> ошибки и недостатки подлежат немедленному устранению.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Если </w:t>
      </w:r>
      <w:r w:rsidRPr="00FD4DE7">
        <w:rPr>
          <w:rFonts w:eastAsia="Calibri"/>
          <w:b/>
          <w:i/>
          <w:lang w:eastAsia="en-US"/>
        </w:rPr>
        <w:t>Заказчик</w:t>
      </w:r>
      <w:r w:rsidRPr="00FD4DE7">
        <w:rPr>
          <w:rFonts w:eastAsia="Calibri"/>
          <w:lang w:eastAsia="en-US"/>
        </w:rPr>
        <w:t xml:space="preserve"> не выполнит в срок свои обязательства, предусмотренные настоящим Д</w:t>
      </w:r>
      <w:r w:rsidRPr="00FD4DE7">
        <w:rPr>
          <w:rFonts w:eastAsia="Calibri"/>
          <w:lang w:eastAsia="en-US"/>
        </w:rPr>
        <w:t>о</w:t>
      </w:r>
      <w:r w:rsidRPr="00FD4DE7">
        <w:rPr>
          <w:rFonts w:eastAsia="Calibri"/>
          <w:lang w:eastAsia="en-US"/>
        </w:rPr>
        <w:t xml:space="preserve">говором, и это приведет к задержке выполнения работ по объекту, то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будет вправе требовать продления срока выполнения работ на соответствующий период и о</w:t>
      </w:r>
      <w:r w:rsidRPr="00FD4DE7">
        <w:rPr>
          <w:rFonts w:eastAsia="Calibri"/>
          <w:lang w:eastAsia="en-US"/>
        </w:rPr>
        <w:t>с</w:t>
      </w:r>
      <w:r w:rsidRPr="00FD4DE7">
        <w:rPr>
          <w:rFonts w:eastAsia="Calibri"/>
          <w:lang w:eastAsia="en-US"/>
        </w:rPr>
        <w:t>вобождения на этот период от штрафных санкций за просрочку сдачи объекта в эксплу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 xml:space="preserve">тацию. В этом случае </w:t>
      </w:r>
      <w:r w:rsidRPr="00FD4DE7">
        <w:rPr>
          <w:rFonts w:eastAsia="Calibri"/>
          <w:b/>
          <w:i/>
          <w:lang w:eastAsia="en-US"/>
        </w:rPr>
        <w:t>Стороны</w:t>
      </w:r>
      <w:r w:rsidRPr="00FD4DE7">
        <w:rPr>
          <w:rFonts w:eastAsia="Calibri"/>
          <w:lang w:eastAsia="en-US"/>
        </w:rPr>
        <w:t xml:space="preserve"> должны принять все необходимые меры, предотвр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>щающие дополнительные расходы.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Превышение по вине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 xml:space="preserve"> первоначальных объемов и сметной стоимости работ без дополнительного соглашения </w:t>
      </w:r>
      <w:r w:rsidRPr="00FD4DE7">
        <w:rPr>
          <w:rFonts w:eastAsia="Calibri"/>
          <w:b/>
          <w:i/>
          <w:lang w:eastAsia="en-US"/>
        </w:rPr>
        <w:t>Сторон</w:t>
      </w:r>
      <w:r w:rsidRPr="00FD4DE7">
        <w:rPr>
          <w:rFonts w:eastAsia="Calibri"/>
          <w:lang w:eastAsia="en-US"/>
        </w:rPr>
        <w:t xml:space="preserve">, оплачивает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за свой счет.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 В случае если возникнет необходимость осуществить консервацию объекта,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будет обязан осуществить своими силами работы по консервации объекта. Порядок, сроки и стоимость консервации объекта </w:t>
      </w:r>
      <w:r w:rsidRPr="00FD4DE7">
        <w:rPr>
          <w:rFonts w:eastAsia="Calibri"/>
          <w:b/>
          <w:i/>
          <w:lang w:eastAsia="en-US"/>
        </w:rPr>
        <w:t>Стороны</w:t>
      </w:r>
      <w:r w:rsidRPr="00FD4DE7">
        <w:rPr>
          <w:rFonts w:eastAsia="Calibri"/>
          <w:lang w:eastAsia="en-US"/>
        </w:rPr>
        <w:t xml:space="preserve"> должны будут согласовать в дополн</w:t>
      </w:r>
      <w:r w:rsidRPr="00FD4DE7">
        <w:rPr>
          <w:rFonts w:eastAsia="Calibri"/>
          <w:lang w:eastAsia="en-US"/>
        </w:rPr>
        <w:t>и</w:t>
      </w:r>
      <w:r w:rsidRPr="00FD4DE7">
        <w:rPr>
          <w:rFonts w:eastAsia="Calibri"/>
          <w:lang w:eastAsia="en-US"/>
        </w:rPr>
        <w:t xml:space="preserve">тельном соглашении к настоящему Договору. 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Течение сроков, предусмотренных настоящим Договором, приостанавливается с моме</w:t>
      </w:r>
      <w:r w:rsidRPr="00FD4DE7">
        <w:rPr>
          <w:rFonts w:eastAsia="Calibri"/>
          <w:lang w:eastAsia="en-US"/>
        </w:rPr>
        <w:t>н</w:t>
      </w:r>
      <w:r w:rsidRPr="00FD4DE7">
        <w:rPr>
          <w:rFonts w:eastAsia="Calibri"/>
          <w:lang w:eastAsia="en-US"/>
        </w:rPr>
        <w:t xml:space="preserve">та получения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решения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 xml:space="preserve"> о консервации объекта.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После устранения причин, вызвавших консервацию объекта,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возобновляет работы не позднее чем через 5 (пять) дней после получения от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 xml:space="preserve"> соответс</w:t>
      </w:r>
      <w:r w:rsidRPr="00FD4DE7">
        <w:rPr>
          <w:rFonts w:eastAsia="Calibri"/>
          <w:lang w:eastAsia="en-US"/>
        </w:rPr>
        <w:t>т</w:t>
      </w:r>
      <w:r w:rsidRPr="00FD4DE7">
        <w:rPr>
          <w:rFonts w:eastAsia="Calibri"/>
          <w:lang w:eastAsia="en-US"/>
        </w:rPr>
        <w:t>вующего извещения.</w:t>
      </w:r>
    </w:p>
    <w:p w:rsidR="00FD4DE7" w:rsidRPr="00FD4DE7" w:rsidRDefault="00FD4DE7" w:rsidP="00FD4DE7">
      <w:pPr>
        <w:numPr>
          <w:ilvl w:val="0"/>
          <w:numId w:val="39"/>
        </w:numPr>
        <w:jc w:val="both"/>
        <w:rPr>
          <w:rFonts w:eastAsia="Calibri"/>
          <w:b/>
          <w:lang w:eastAsia="en-US"/>
        </w:rPr>
      </w:pPr>
      <w:r w:rsidRPr="00FD4DE7">
        <w:rPr>
          <w:rFonts w:eastAsia="Calibri"/>
          <w:b/>
          <w:lang w:eastAsia="en-US"/>
        </w:rPr>
        <w:t>ОТВЕТСТВЕННОСТЬ СТОРОН</w:t>
      </w:r>
    </w:p>
    <w:p w:rsidR="00FD4DE7" w:rsidRPr="00FD4DE7" w:rsidRDefault="00FD4DE7" w:rsidP="00FD4DE7">
      <w:pPr>
        <w:jc w:val="both"/>
        <w:rPr>
          <w:rFonts w:eastAsia="Calibri"/>
          <w:b/>
          <w:lang w:eastAsia="en-US"/>
        </w:rPr>
      </w:pP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b/>
          <w:i/>
          <w:lang w:eastAsia="en-US"/>
        </w:rPr>
        <w:t>Стороны</w:t>
      </w:r>
      <w:r w:rsidRPr="00FD4DE7">
        <w:rPr>
          <w:rFonts w:eastAsia="Calibri"/>
          <w:lang w:eastAsia="en-US"/>
        </w:rPr>
        <w:t xml:space="preserve"> несут ответственность за неисполнение или ненадлежащее исполнение усл</w:t>
      </w:r>
      <w:r w:rsidRPr="00FD4DE7">
        <w:rPr>
          <w:rFonts w:eastAsia="Calibri"/>
          <w:lang w:eastAsia="en-US"/>
        </w:rPr>
        <w:t>о</w:t>
      </w:r>
      <w:r w:rsidRPr="00FD4DE7">
        <w:rPr>
          <w:rFonts w:eastAsia="Calibri"/>
          <w:lang w:eastAsia="en-US"/>
        </w:rPr>
        <w:t>вий настоящего договора в соответствии с действующим законодательством РФ.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За нарушение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 xml:space="preserve"> договорных обязательств он уплачивает </w:t>
      </w:r>
      <w:r w:rsidRPr="00FD4DE7">
        <w:rPr>
          <w:rFonts w:eastAsia="Calibri"/>
          <w:b/>
          <w:i/>
          <w:lang w:eastAsia="en-US"/>
        </w:rPr>
        <w:t>Подрядчику</w:t>
      </w:r>
      <w:r w:rsidRPr="00FD4DE7">
        <w:rPr>
          <w:rFonts w:eastAsia="Calibri"/>
          <w:lang w:eastAsia="en-US"/>
        </w:rPr>
        <w:t xml:space="preserve">: 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За задержку оплаты выполненных работ – пеню в размере 0,04% стоимости подл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>жащих оплате работ за каждый день просрочки, но не более 3% от суммы соответс</w:t>
      </w:r>
      <w:r w:rsidRPr="00FD4DE7">
        <w:rPr>
          <w:rFonts w:eastAsia="Calibri"/>
          <w:lang w:eastAsia="en-US"/>
        </w:rPr>
        <w:t>т</w:t>
      </w:r>
      <w:r w:rsidRPr="00FD4DE7">
        <w:rPr>
          <w:rFonts w:eastAsia="Calibri"/>
          <w:lang w:eastAsia="en-US"/>
        </w:rPr>
        <w:t>вующего платежа.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При нарушении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договорных обязательств </w:t>
      </w:r>
      <w:r w:rsidRPr="00FD4DE7">
        <w:rPr>
          <w:rFonts w:eastAsia="Calibri"/>
          <w:b/>
          <w:i/>
          <w:lang w:eastAsia="en-US"/>
        </w:rPr>
        <w:t>Заказчик</w:t>
      </w:r>
      <w:r w:rsidRPr="00FD4DE7">
        <w:rPr>
          <w:rFonts w:eastAsia="Calibri"/>
          <w:lang w:eastAsia="en-US"/>
        </w:rPr>
        <w:t xml:space="preserve"> вправе требовать: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За несвоевременное окончание производства работ или срыв договорных обяз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 xml:space="preserve">тельств по сроку исполнения,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обязуется уплатить </w:t>
      </w:r>
      <w:r w:rsidRPr="00FD4DE7">
        <w:rPr>
          <w:rFonts w:eastAsia="Calibri"/>
          <w:b/>
          <w:i/>
          <w:lang w:eastAsia="en-US"/>
        </w:rPr>
        <w:t>Заказчику</w:t>
      </w:r>
      <w:r w:rsidRPr="00FD4DE7">
        <w:rPr>
          <w:rFonts w:eastAsia="Calibri"/>
          <w:lang w:eastAsia="en-US"/>
        </w:rPr>
        <w:t xml:space="preserve"> пеню в ра</w:t>
      </w:r>
      <w:r w:rsidRPr="00FD4DE7">
        <w:rPr>
          <w:rFonts w:eastAsia="Calibri"/>
          <w:lang w:eastAsia="en-US"/>
        </w:rPr>
        <w:t>з</w:t>
      </w:r>
      <w:r w:rsidRPr="00FD4DE7">
        <w:rPr>
          <w:rFonts w:eastAsia="Calibri"/>
          <w:lang w:eastAsia="en-US"/>
        </w:rPr>
        <w:t xml:space="preserve">мере   0,04% от цены работ по договору за каждый день просрочки, но не более 3% цены договора. 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За нарушение сроков отдельных этапов работ (срыв графика производства работ)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обязуется уплатить </w:t>
      </w:r>
      <w:r w:rsidRPr="00FD4DE7">
        <w:rPr>
          <w:rFonts w:eastAsia="Calibri"/>
          <w:b/>
          <w:i/>
          <w:lang w:eastAsia="en-US"/>
        </w:rPr>
        <w:t>Заказчику</w:t>
      </w:r>
      <w:r w:rsidRPr="00FD4DE7">
        <w:rPr>
          <w:rFonts w:eastAsia="Calibri"/>
          <w:lang w:eastAsia="en-US"/>
        </w:rPr>
        <w:t xml:space="preserve"> пеню в размере 3%  стоимости соответс</w:t>
      </w:r>
      <w:r w:rsidRPr="00FD4DE7">
        <w:rPr>
          <w:rFonts w:eastAsia="Calibri"/>
          <w:lang w:eastAsia="en-US"/>
        </w:rPr>
        <w:t>т</w:t>
      </w:r>
      <w:r w:rsidRPr="00FD4DE7">
        <w:rPr>
          <w:rFonts w:eastAsia="Calibri"/>
          <w:lang w:eastAsia="en-US"/>
        </w:rPr>
        <w:t xml:space="preserve">вующего этапа работ. В случае обеспечения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своевременной сдачи объекта в целом уплаченная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сумма штрафа подлежит возврату.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Если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нарушает сроки выполнения работ более 10 (десять) календарных дней,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уплачивает помимо пени согласно п.11.3.1 неустойку в размере до 10% цены договора. В этом случае </w:t>
      </w:r>
      <w:r w:rsidRPr="00FD4DE7">
        <w:rPr>
          <w:rFonts w:eastAsia="Calibri"/>
          <w:b/>
          <w:i/>
          <w:lang w:eastAsia="en-US"/>
        </w:rPr>
        <w:t>Заказчик</w:t>
      </w:r>
      <w:r w:rsidRPr="00FD4DE7">
        <w:rPr>
          <w:rFonts w:eastAsia="Calibri"/>
          <w:lang w:eastAsia="en-US"/>
        </w:rPr>
        <w:t xml:space="preserve"> вправе расторгнуть настоящий Договор в одностороннем бесспорном порядке, о чём письменно уведомляет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 xml:space="preserve">. 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За выполнение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некачественных работ подлежит уплате штраф в ра</w:t>
      </w:r>
      <w:r w:rsidRPr="00FD4DE7">
        <w:rPr>
          <w:rFonts w:eastAsia="Calibri"/>
          <w:lang w:eastAsia="en-US"/>
        </w:rPr>
        <w:t>з</w:t>
      </w:r>
      <w:r w:rsidRPr="00FD4DE7">
        <w:rPr>
          <w:rFonts w:eastAsia="Calibri"/>
          <w:lang w:eastAsia="en-US"/>
        </w:rPr>
        <w:t xml:space="preserve">мере 10 000 (десять тысяч) рублей за каждый вид работ, выполненных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некачественно, в течение 14 (четырнадцати) календарных дне с момента выявления.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За задержку устранения недоделок и исправлений, допущенных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д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 xml:space="preserve">фектов в работах и конструкциях против сроков, предусмотренных п.8.3 настоящего Договора,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уплачивает </w:t>
      </w:r>
      <w:r w:rsidRPr="00FD4DE7">
        <w:rPr>
          <w:rFonts w:eastAsia="Calibri"/>
          <w:b/>
          <w:i/>
          <w:lang w:eastAsia="en-US"/>
        </w:rPr>
        <w:t>Заказчику</w:t>
      </w:r>
      <w:r w:rsidRPr="00FD4DE7">
        <w:rPr>
          <w:rFonts w:eastAsia="Calibri"/>
          <w:lang w:eastAsia="en-US"/>
        </w:rPr>
        <w:t xml:space="preserve"> штраф в размере 5 000 (пяти тысяч) ру</w:t>
      </w:r>
      <w:r w:rsidRPr="00FD4DE7">
        <w:rPr>
          <w:rFonts w:eastAsia="Calibri"/>
          <w:lang w:eastAsia="en-US"/>
        </w:rPr>
        <w:t>б</w:t>
      </w:r>
      <w:r w:rsidRPr="00FD4DE7">
        <w:rPr>
          <w:rFonts w:eastAsia="Calibri"/>
          <w:lang w:eastAsia="en-US"/>
        </w:rPr>
        <w:t xml:space="preserve">лей за каждый день просрочки. При несвоевременном устранении дефектов </w:t>
      </w:r>
      <w:r w:rsidRPr="00FD4DE7">
        <w:rPr>
          <w:rFonts w:eastAsia="Calibri"/>
          <w:b/>
          <w:i/>
          <w:lang w:eastAsia="en-US"/>
        </w:rPr>
        <w:t>По</w:t>
      </w:r>
      <w:r w:rsidRPr="00FD4DE7">
        <w:rPr>
          <w:rFonts w:eastAsia="Calibri"/>
          <w:b/>
          <w:i/>
          <w:lang w:eastAsia="en-US"/>
        </w:rPr>
        <w:t>д</w:t>
      </w:r>
      <w:r w:rsidRPr="00FD4DE7">
        <w:rPr>
          <w:rFonts w:eastAsia="Calibri"/>
          <w:b/>
          <w:i/>
          <w:lang w:eastAsia="en-US"/>
        </w:rPr>
        <w:t>рядчиком</w:t>
      </w:r>
      <w:r w:rsidRPr="00FD4DE7">
        <w:rPr>
          <w:rFonts w:eastAsia="Calibri"/>
          <w:lang w:eastAsia="en-US"/>
        </w:rPr>
        <w:t xml:space="preserve"> </w:t>
      </w:r>
      <w:r w:rsidRPr="00FD4DE7">
        <w:rPr>
          <w:rFonts w:eastAsia="Calibri"/>
          <w:b/>
          <w:i/>
          <w:lang w:eastAsia="en-US"/>
        </w:rPr>
        <w:t>Заказчик</w:t>
      </w:r>
      <w:r w:rsidRPr="00FD4DE7">
        <w:rPr>
          <w:rFonts w:eastAsia="Calibri"/>
          <w:lang w:eastAsia="en-US"/>
        </w:rPr>
        <w:t xml:space="preserve"> вправе за счет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 xml:space="preserve"> устранить дефекты своими или пр</w:t>
      </w:r>
      <w:r w:rsidRPr="00FD4DE7">
        <w:rPr>
          <w:rFonts w:eastAsia="Calibri"/>
          <w:lang w:eastAsia="en-US"/>
        </w:rPr>
        <w:t>и</w:t>
      </w:r>
      <w:r w:rsidRPr="00FD4DE7">
        <w:rPr>
          <w:rFonts w:eastAsia="Calibri"/>
          <w:lang w:eastAsia="en-US"/>
        </w:rPr>
        <w:t>влеченными силами.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В случае выявления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 xml:space="preserve"> завышений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объемов и стоимости в</w:t>
      </w:r>
      <w:r w:rsidRPr="00FD4DE7">
        <w:rPr>
          <w:rFonts w:eastAsia="Calibri"/>
          <w:lang w:eastAsia="en-US"/>
        </w:rPr>
        <w:t>ы</w:t>
      </w:r>
      <w:r w:rsidRPr="00FD4DE7">
        <w:rPr>
          <w:rFonts w:eastAsia="Calibri"/>
          <w:lang w:eastAsia="en-US"/>
        </w:rPr>
        <w:t xml:space="preserve">полненных работ в представленных Актах сдачи-приемки работ,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оплач</w:t>
      </w:r>
      <w:r w:rsidRPr="00FD4DE7">
        <w:rPr>
          <w:rFonts w:eastAsia="Calibri"/>
          <w:lang w:eastAsia="en-US"/>
        </w:rPr>
        <w:t>и</w:t>
      </w:r>
      <w:r w:rsidRPr="00FD4DE7">
        <w:rPr>
          <w:rFonts w:eastAsia="Calibri"/>
          <w:lang w:eastAsia="en-US"/>
        </w:rPr>
        <w:t xml:space="preserve">вает </w:t>
      </w:r>
      <w:r w:rsidRPr="00FD4DE7">
        <w:rPr>
          <w:rFonts w:eastAsia="Calibri"/>
          <w:b/>
          <w:i/>
          <w:lang w:eastAsia="en-US"/>
        </w:rPr>
        <w:t>Заказчику</w:t>
      </w:r>
      <w:r w:rsidRPr="00FD4DE7">
        <w:rPr>
          <w:rFonts w:eastAsia="Calibri"/>
          <w:lang w:eastAsia="en-US"/>
        </w:rPr>
        <w:t xml:space="preserve"> штраф в размере 20 000 (двадцать тысяч) рублей за каждый выя</w:t>
      </w:r>
      <w:r w:rsidRPr="00FD4DE7">
        <w:rPr>
          <w:rFonts w:eastAsia="Calibri"/>
          <w:lang w:eastAsia="en-US"/>
        </w:rPr>
        <w:t>в</w:t>
      </w:r>
      <w:r w:rsidRPr="00FD4DE7">
        <w:rPr>
          <w:rFonts w:eastAsia="Calibri"/>
          <w:lang w:eastAsia="en-US"/>
        </w:rPr>
        <w:t xml:space="preserve">ленный  факт, в течение 14 (четырнадцати) календарных дне с момента выявления.  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В случае выявления факта складирования материалов, оборудования, инструментов, приспособлений и установки транспортных средств, передвижных бытовых и скла</w:t>
      </w:r>
      <w:r w:rsidRPr="00FD4DE7">
        <w:rPr>
          <w:rFonts w:eastAsia="Calibri"/>
          <w:lang w:eastAsia="en-US"/>
        </w:rPr>
        <w:t>д</w:t>
      </w:r>
      <w:r w:rsidRPr="00FD4DE7">
        <w:rPr>
          <w:rFonts w:eastAsia="Calibri"/>
          <w:lang w:eastAsia="en-US"/>
        </w:rPr>
        <w:t xml:space="preserve">ских помещений, временных сооружений, а также другого имущества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 xml:space="preserve"> в несогласованном с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 xml:space="preserve"> месте,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обязан перечислить </w:t>
      </w:r>
      <w:r w:rsidRPr="00FD4DE7">
        <w:rPr>
          <w:rFonts w:eastAsia="Calibri"/>
          <w:b/>
          <w:i/>
          <w:lang w:eastAsia="en-US"/>
        </w:rPr>
        <w:t>Заказчику</w:t>
      </w:r>
      <w:r w:rsidRPr="00FD4DE7">
        <w:rPr>
          <w:rFonts w:eastAsia="Calibri"/>
          <w:lang w:eastAsia="en-US"/>
        </w:rPr>
        <w:t xml:space="preserve">  5 000 (пять тысяч) рублей за каждый выявленный случай (кроме мест, указанных в каждом выданном наряд-допуске для проведения работ).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lastRenderedPageBreak/>
        <w:t xml:space="preserve">В случае утери временного пропуска работником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 xml:space="preserve">, а также не возврата временного пропуска по завершении работ,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обязуется уплатить </w:t>
      </w:r>
      <w:r w:rsidRPr="00FD4DE7">
        <w:rPr>
          <w:rFonts w:eastAsia="Calibri"/>
          <w:b/>
          <w:i/>
          <w:lang w:eastAsia="en-US"/>
        </w:rPr>
        <w:t>Заказч</w:t>
      </w:r>
      <w:r w:rsidRPr="00FD4DE7">
        <w:rPr>
          <w:rFonts w:eastAsia="Calibri"/>
          <w:b/>
          <w:i/>
          <w:lang w:eastAsia="en-US"/>
        </w:rPr>
        <w:t>и</w:t>
      </w:r>
      <w:r w:rsidRPr="00FD4DE7">
        <w:rPr>
          <w:rFonts w:eastAsia="Calibri"/>
          <w:b/>
          <w:i/>
          <w:lang w:eastAsia="en-US"/>
        </w:rPr>
        <w:t>ку</w:t>
      </w:r>
      <w:r w:rsidRPr="00FD4DE7">
        <w:rPr>
          <w:rFonts w:eastAsia="Calibri"/>
          <w:b/>
          <w:lang w:eastAsia="en-US"/>
        </w:rPr>
        <w:t xml:space="preserve"> </w:t>
      </w:r>
      <w:r w:rsidRPr="00FD4DE7">
        <w:rPr>
          <w:rFonts w:eastAsia="Calibri"/>
          <w:lang w:eastAsia="en-US"/>
        </w:rPr>
        <w:t>штраф в размере 350 (трехсот пятидесяти) рублей за каждый пропуск, в течение 14 (четырнадцати) календарных дней с момента завершения работ.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При выявлении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 xml:space="preserve"> попыток работников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 xml:space="preserve"> пройти на территорию и объекты ОАО «ВНИПИпромтехнологии» (либо фактов нахождения) в состоянии а</w:t>
      </w:r>
      <w:r w:rsidRPr="00FD4DE7">
        <w:rPr>
          <w:rFonts w:eastAsia="Calibri"/>
          <w:lang w:eastAsia="en-US"/>
        </w:rPr>
        <w:t>л</w:t>
      </w:r>
      <w:r w:rsidRPr="00FD4DE7">
        <w:rPr>
          <w:rFonts w:eastAsia="Calibri"/>
          <w:lang w:eastAsia="en-US"/>
        </w:rPr>
        <w:t>когольного или наркотического опьянения, попытки вноса либо хранения алкогол</w:t>
      </w:r>
      <w:r w:rsidRPr="00FD4DE7">
        <w:rPr>
          <w:rFonts w:eastAsia="Calibri"/>
          <w:lang w:eastAsia="en-US"/>
        </w:rPr>
        <w:t>ь</w:t>
      </w:r>
      <w:r w:rsidRPr="00FD4DE7">
        <w:rPr>
          <w:rFonts w:eastAsia="Calibri"/>
          <w:lang w:eastAsia="en-US"/>
        </w:rPr>
        <w:t xml:space="preserve">ных напитков, совершения хищения имущества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 xml:space="preserve"> либо нанесения иного материального ущерба, </w:t>
      </w:r>
      <w:r w:rsidRPr="00FD4DE7">
        <w:rPr>
          <w:rFonts w:eastAsia="Calibri"/>
          <w:b/>
          <w:i/>
          <w:lang w:eastAsia="en-US"/>
        </w:rPr>
        <w:t xml:space="preserve">Подрядчик </w:t>
      </w:r>
      <w:r w:rsidRPr="00FD4DE7">
        <w:rPr>
          <w:rFonts w:eastAsia="Calibri"/>
          <w:lang w:eastAsia="en-US"/>
        </w:rPr>
        <w:t>обязуется перечислить З</w:t>
      </w:r>
      <w:r w:rsidRPr="00FD4DE7">
        <w:rPr>
          <w:rFonts w:eastAsia="Calibri"/>
          <w:b/>
          <w:i/>
          <w:lang w:eastAsia="en-US"/>
        </w:rPr>
        <w:t>аказчику</w:t>
      </w:r>
      <w:r w:rsidRPr="00FD4DE7">
        <w:rPr>
          <w:rFonts w:eastAsia="Calibri"/>
          <w:lang w:eastAsia="en-US"/>
        </w:rPr>
        <w:t xml:space="preserve"> 15 000 (пятн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>дцать тысяч)</w:t>
      </w:r>
      <w:r w:rsidRPr="00FD4DE7">
        <w:rPr>
          <w:rFonts w:eastAsia="Calibri"/>
          <w:b/>
          <w:lang w:eastAsia="en-US"/>
        </w:rPr>
        <w:t xml:space="preserve"> </w:t>
      </w:r>
      <w:r w:rsidRPr="00FD4DE7">
        <w:rPr>
          <w:rFonts w:eastAsia="Calibri"/>
          <w:lang w:eastAsia="en-US"/>
        </w:rPr>
        <w:t>рублей за каждый выявленный случай в течение 14 (четырнадцати) к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 xml:space="preserve">лендарных дней с момента выявления. При этом пропуск у указанного работника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 xml:space="preserve"> изымается, возврату не подлежит, и на территорию ОАО «ВНИПИпро</w:t>
      </w:r>
      <w:r w:rsidRPr="00FD4DE7">
        <w:rPr>
          <w:rFonts w:eastAsia="Calibri"/>
          <w:lang w:eastAsia="en-US"/>
        </w:rPr>
        <w:t>м</w:t>
      </w:r>
      <w:r w:rsidRPr="00FD4DE7">
        <w:rPr>
          <w:rFonts w:eastAsia="Calibri"/>
          <w:lang w:eastAsia="en-US"/>
        </w:rPr>
        <w:t xml:space="preserve">технологии» такой работник более не допускается. В целях подтверждения факта нахождения в состоянии опьянения </w:t>
      </w:r>
      <w:r w:rsidRPr="00FD4DE7">
        <w:rPr>
          <w:rFonts w:eastAsia="Calibri"/>
          <w:b/>
          <w:i/>
          <w:lang w:eastAsia="en-US"/>
        </w:rPr>
        <w:t>Заказчик</w:t>
      </w:r>
      <w:r w:rsidRPr="00FD4DE7">
        <w:rPr>
          <w:rFonts w:eastAsia="Calibri"/>
          <w:lang w:eastAsia="en-US"/>
        </w:rPr>
        <w:t xml:space="preserve"> предоставляет </w:t>
      </w:r>
      <w:r w:rsidRPr="00FD4DE7">
        <w:rPr>
          <w:rFonts w:eastAsia="Calibri"/>
          <w:b/>
          <w:i/>
          <w:lang w:eastAsia="en-US"/>
        </w:rPr>
        <w:t>Подрядчику</w:t>
      </w:r>
      <w:r w:rsidRPr="00FD4DE7">
        <w:rPr>
          <w:rFonts w:eastAsia="Calibri"/>
          <w:lang w:eastAsia="en-US"/>
        </w:rPr>
        <w:t xml:space="preserve"> «Акт осв</w:t>
      </w:r>
      <w:r w:rsidRPr="00FD4DE7">
        <w:rPr>
          <w:rFonts w:eastAsia="Calibri"/>
          <w:lang w:eastAsia="en-US"/>
        </w:rPr>
        <w:t>и</w:t>
      </w:r>
      <w:r w:rsidRPr="00FD4DE7">
        <w:rPr>
          <w:rFonts w:eastAsia="Calibri"/>
          <w:lang w:eastAsia="en-US"/>
        </w:rPr>
        <w:t>детельствования работника для установления факта употребления алкоголя и с</w:t>
      </w:r>
      <w:r w:rsidRPr="00FD4DE7">
        <w:rPr>
          <w:rFonts w:eastAsia="Calibri"/>
          <w:lang w:eastAsia="en-US"/>
        </w:rPr>
        <w:t>о</w:t>
      </w:r>
      <w:r w:rsidRPr="00FD4DE7">
        <w:rPr>
          <w:rFonts w:eastAsia="Calibri"/>
          <w:lang w:eastAsia="en-US"/>
        </w:rPr>
        <w:t>стояния опьянения», в случае отказа от прохождения медицинского освидетельс</w:t>
      </w:r>
      <w:r w:rsidRPr="00FD4DE7">
        <w:rPr>
          <w:rFonts w:eastAsia="Calibri"/>
          <w:lang w:eastAsia="en-US"/>
        </w:rPr>
        <w:t>т</w:t>
      </w:r>
      <w:r w:rsidRPr="00FD4DE7">
        <w:rPr>
          <w:rFonts w:eastAsia="Calibri"/>
          <w:lang w:eastAsia="en-US"/>
        </w:rPr>
        <w:t>вования, «Актом о нарушении трудовой дисциплины». Указанные Акты  подписыв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 xml:space="preserve">ются уполномоченным представителем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 xml:space="preserve"> - __________________________________________________________________________________,</w:t>
      </w:r>
    </w:p>
    <w:p w:rsidR="00FD4DE7" w:rsidRPr="00FD4DE7" w:rsidRDefault="00FD4DE7" w:rsidP="00FD4DE7">
      <w:pPr>
        <w:jc w:val="both"/>
        <w:rPr>
          <w:rFonts w:eastAsia="Calibri"/>
          <w:lang w:eastAsia="en-US"/>
        </w:rPr>
      </w:pPr>
      <w:r w:rsidRPr="00FD4DE7">
        <w:rPr>
          <w:rFonts w:eastAsia="Calibri"/>
          <w:vertAlign w:val="superscript"/>
          <w:lang w:eastAsia="en-US"/>
        </w:rPr>
        <w:t xml:space="preserve">                                                                                                     (Должность, Ф.И.О., контактный тел.)</w:t>
      </w:r>
    </w:p>
    <w:p w:rsidR="00FD4DE7" w:rsidRPr="00FD4DE7" w:rsidRDefault="00FD4DE7" w:rsidP="00FD4DE7">
      <w:p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который обязан прибыть в место  составления Акта в течение 30 минут с момента извещения. В случае если, уполномоченный представитель не прибыл в установленный срок, Акт составляется в его отсутствие и подписывается представителями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>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При выявлении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 xml:space="preserve"> нарушений требований «Положения о пропускном и внутриобъектовом режимах в ОАО «ВНИПИпромтехнологии» за исключение случаев предусмотренных п.11.3.9, СНиП 12-03-2001 «Безопасности труда в строительстве. Часть I. Общие требования», СНиП 12-04-2002 «Безопасности труда в строительстве. Часть II. Строительное производство», СНиП 12-01-2004 «Организация строительс</w:t>
      </w:r>
      <w:r w:rsidRPr="00FD4DE7">
        <w:rPr>
          <w:rFonts w:eastAsia="Calibri"/>
          <w:lang w:eastAsia="en-US"/>
        </w:rPr>
        <w:t>т</w:t>
      </w:r>
      <w:r w:rsidRPr="00FD4DE7">
        <w:rPr>
          <w:rFonts w:eastAsia="Calibri"/>
          <w:lang w:eastAsia="en-US"/>
        </w:rPr>
        <w:t>ва», СНиП 3.04.01-87,  ППБ 01-03 «Правила пожарной безопасности в Российской Федерации», ПОТ Р М 020-2001 «Межотраслевых правил по охране труда при эле</w:t>
      </w:r>
      <w:r w:rsidRPr="00FD4DE7">
        <w:rPr>
          <w:rFonts w:eastAsia="Calibri"/>
          <w:lang w:eastAsia="en-US"/>
        </w:rPr>
        <w:t>к</w:t>
      </w:r>
      <w:r w:rsidRPr="00FD4DE7">
        <w:rPr>
          <w:rFonts w:eastAsia="Calibri"/>
          <w:lang w:eastAsia="en-US"/>
        </w:rPr>
        <w:t>трогазосварочных работах», ПОР Р М-012-2000 «Межотраслевые правила по охране труда при работе на высоте» Положения «Внутренний транспорт предприятия. О</w:t>
      </w:r>
      <w:r w:rsidRPr="00FD4DE7">
        <w:rPr>
          <w:rFonts w:eastAsia="Calibri"/>
          <w:lang w:eastAsia="en-US"/>
        </w:rPr>
        <w:t>р</w:t>
      </w:r>
      <w:r w:rsidRPr="00FD4DE7">
        <w:rPr>
          <w:rFonts w:eastAsia="Calibri"/>
          <w:lang w:eastAsia="en-US"/>
        </w:rPr>
        <w:t xml:space="preserve">ганизация безопасной эксплуатации»,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обязуется перечислить </w:t>
      </w:r>
      <w:r w:rsidRPr="00FD4DE7">
        <w:rPr>
          <w:rFonts w:eastAsia="Calibri"/>
          <w:b/>
          <w:i/>
          <w:lang w:eastAsia="en-US"/>
        </w:rPr>
        <w:t xml:space="preserve">Заказчику </w:t>
      </w:r>
      <w:r w:rsidRPr="00FD4DE7">
        <w:rPr>
          <w:rFonts w:eastAsia="Calibri"/>
          <w:lang w:eastAsia="en-US"/>
        </w:rPr>
        <w:t>15 000 (пятнадцать тысяч) рублей за каждого нарушителя в течение 14 (четырнадц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 xml:space="preserve">ти) дней с момента выявления. При этом пропуск у указанного работника </w:t>
      </w:r>
      <w:r w:rsidRPr="00FD4DE7">
        <w:rPr>
          <w:rFonts w:eastAsia="Calibri"/>
          <w:b/>
          <w:i/>
          <w:lang w:eastAsia="en-US"/>
        </w:rPr>
        <w:t>Подрядч</w:t>
      </w:r>
      <w:r w:rsidRPr="00FD4DE7">
        <w:rPr>
          <w:rFonts w:eastAsia="Calibri"/>
          <w:b/>
          <w:i/>
          <w:lang w:eastAsia="en-US"/>
        </w:rPr>
        <w:t>и</w:t>
      </w:r>
      <w:r w:rsidRPr="00FD4DE7">
        <w:rPr>
          <w:rFonts w:eastAsia="Calibri"/>
          <w:b/>
          <w:i/>
          <w:lang w:eastAsia="en-US"/>
        </w:rPr>
        <w:t>ка</w:t>
      </w:r>
      <w:r w:rsidRPr="00FD4DE7">
        <w:rPr>
          <w:rFonts w:eastAsia="Calibri"/>
          <w:lang w:eastAsia="en-US"/>
        </w:rPr>
        <w:t xml:space="preserve"> изымается, возврату не подлежит, и на территорию ОАО «ВНИПИпромтехнол</w:t>
      </w:r>
      <w:r w:rsidRPr="00FD4DE7">
        <w:rPr>
          <w:rFonts w:eastAsia="Calibri"/>
          <w:lang w:eastAsia="en-US"/>
        </w:rPr>
        <w:t>о</w:t>
      </w:r>
      <w:r w:rsidRPr="00FD4DE7">
        <w:rPr>
          <w:rFonts w:eastAsia="Calibri"/>
          <w:lang w:eastAsia="en-US"/>
        </w:rPr>
        <w:t>гии» такой работник более не допускается. Документ, подтверждающий факт нар</w:t>
      </w:r>
      <w:r w:rsidRPr="00FD4DE7">
        <w:rPr>
          <w:rFonts w:eastAsia="Calibri"/>
          <w:lang w:eastAsia="en-US"/>
        </w:rPr>
        <w:t>у</w:t>
      </w:r>
      <w:r w:rsidRPr="00FD4DE7">
        <w:rPr>
          <w:rFonts w:eastAsia="Calibri"/>
          <w:lang w:eastAsia="en-US"/>
        </w:rPr>
        <w:t xml:space="preserve">шения, является протокол-докладная, подписанный представителями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 xml:space="preserve"> и уполномоченными представителями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 xml:space="preserve"> - __________________________________________________, который обязан прибыть в место составления</w:t>
      </w:r>
    </w:p>
    <w:p w:rsidR="00FD4DE7" w:rsidRPr="00FD4DE7" w:rsidRDefault="00FD4DE7" w:rsidP="00FD4DE7">
      <w:pPr>
        <w:jc w:val="both"/>
        <w:rPr>
          <w:rFonts w:eastAsia="Calibri"/>
          <w:lang w:eastAsia="en-US"/>
        </w:rPr>
      </w:pPr>
      <w:r w:rsidRPr="00FD4DE7">
        <w:rPr>
          <w:rFonts w:eastAsia="Calibri"/>
          <w:vertAlign w:val="superscript"/>
          <w:lang w:eastAsia="en-US"/>
        </w:rPr>
        <w:t xml:space="preserve">                                                                 (Должность, Ф.И.О., контактный тел.)</w:t>
      </w:r>
    </w:p>
    <w:p w:rsidR="00FD4DE7" w:rsidRPr="00FD4DE7" w:rsidRDefault="00FD4DE7" w:rsidP="00FD4DE7">
      <w:p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lastRenderedPageBreak/>
        <w:t>протокола в течение 30 минут с момента извещения. В случае если уполномоченный представ</w:t>
      </w:r>
      <w:r w:rsidRPr="00FD4DE7">
        <w:rPr>
          <w:rFonts w:eastAsia="Calibri"/>
          <w:lang w:eastAsia="en-US"/>
        </w:rPr>
        <w:t>и</w:t>
      </w:r>
      <w:r w:rsidRPr="00FD4DE7">
        <w:rPr>
          <w:rFonts w:eastAsia="Calibri"/>
          <w:lang w:eastAsia="en-US"/>
        </w:rPr>
        <w:t>тель не прибыл в установленный срок, протокол (акт) составляется в его отсутствие и подписыв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 xml:space="preserve">ется представителями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>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Нарушения, предусмотренные п.п.5.1.13 и 5.1.14 подтверждаются актом за подп</w:t>
      </w:r>
      <w:r w:rsidRPr="00FD4DE7">
        <w:rPr>
          <w:rFonts w:eastAsia="Calibri"/>
          <w:lang w:eastAsia="en-US"/>
        </w:rPr>
        <w:t>и</w:t>
      </w:r>
      <w:r w:rsidRPr="00FD4DE7">
        <w:rPr>
          <w:rFonts w:eastAsia="Calibri"/>
          <w:lang w:eastAsia="en-US"/>
        </w:rPr>
        <w:t xml:space="preserve">сями представителей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 xml:space="preserve"> и представителем </w:t>
      </w:r>
      <w:r w:rsidRPr="00FD4DE7">
        <w:rPr>
          <w:rFonts w:eastAsia="Calibri"/>
          <w:b/>
          <w:i/>
          <w:lang w:eastAsia="en-US"/>
        </w:rPr>
        <w:t xml:space="preserve">Подрядчика </w:t>
      </w:r>
      <w:r w:rsidRPr="00FD4DE7">
        <w:rPr>
          <w:rFonts w:eastAsia="Calibri"/>
          <w:lang w:eastAsia="en-US"/>
        </w:rPr>
        <w:t>___________________________________, который обязан прибыть в</w:t>
      </w:r>
    </w:p>
    <w:p w:rsidR="00FD4DE7" w:rsidRPr="00FD4DE7" w:rsidRDefault="00FD4DE7" w:rsidP="00FD4DE7">
      <w:pPr>
        <w:jc w:val="both"/>
        <w:rPr>
          <w:rFonts w:eastAsia="Calibri"/>
          <w:b/>
          <w:i/>
          <w:lang w:eastAsia="en-US"/>
        </w:rPr>
      </w:pPr>
      <w:r w:rsidRPr="00FD4DE7">
        <w:rPr>
          <w:rFonts w:eastAsia="Calibri"/>
          <w:vertAlign w:val="superscript"/>
          <w:lang w:eastAsia="en-US"/>
        </w:rPr>
        <w:t xml:space="preserve">                                                                                                             (Должность, Ф.И.О., контактный тел.)</w:t>
      </w:r>
    </w:p>
    <w:p w:rsidR="00FD4DE7" w:rsidRPr="00FD4DE7" w:rsidRDefault="00FD4DE7" w:rsidP="00FD4DE7">
      <w:p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место  составления протокола в течение 30 минут с момента извещения телефонограммой. В сл</w:t>
      </w:r>
      <w:r w:rsidRPr="00FD4DE7">
        <w:rPr>
          <w:rFonts w:eastAsia="Calibri"/>
          <w:lang w:eastAsia="en-US"/>
        </w:rPr>
        <w:t>у</w:t>
      </w:r>
      <w:r w:rsidRPr="00FD4DE7">
        <w:rPr>
          <w:rFonts w:eastAsia="Calibri"/>
          <w:lang w:eastAsia="en-US"/>
        </w:rPr>
        <w:t xml:space="preserve">чае если, либо уполномоченный представитель не прибыл в установленный срок, акт составляется в его отсутствие и подписывается представителями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 xml:space="preserve">. В случае неисполнения требований предусмотренных п.п.5.1.13 и 5.1.14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обязан перечислить </w:t>
      </w:r>
      <w:r w:rsidRPr="00FD4DE7">
        <w:rPr>
          <w:rFonts w:eastAsia="Calibri"/>
          <w:b/>
          <w:i/>
          <w:lang w:eastAsia="en-US"/>
        </w:rPr>
        <w:t>Заказчику</w:t>
      </w:r>
      <w:r w:rsidRPr="00FD4DE7">
        <w:rPr>
          <w:rFonts w:eastAsia="Calibri"/>
          <w:lang w:eastAsia="en-US"/>
        </w:rPr>
        <w:t xml:space="preserve"> 5 000 (пять тысяч) рублей в течение 14 (четырнадцати) календарных дне с момента выявления.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В случае выявления факта несанкционированного (без письменного разрешения З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 xml:space="preserve">казчика) </w:t>
      </w:r>
      <w:r w:rsidRPr="00FD4DE7">
        <w:rPr>
          <w:rFonts w:eastAsia="Calibri"/>
          <w:b/>
          <w:i/>
          <w:lang w:eastAsia="en-US"/>
        </w:rPr>
        <w:t xml:space="preserve"> </w:t>
      </w:r>
      <w:r w:rsidRPr="00FD4DE7">
        <w:rPr>
          <w:rFonts w:eastAsia="Calibri"/>
          <w:lang w:eastAsia="en-US"/>
        </w:rPr>
        <w:t xml:space="preserve">использования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материалов и оборудования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>, хр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 xml:space="preserve">нящиеся на территории и объектах ОАО «ВНИПИпромтехнологии»,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об</w:t>
      </w:r>
      <w:r w:rsidRPr="00FD4DE7">
        <w:rPr>
          <w:rFonts w:eastAsia="Calibri"/>
          <w:lang w:eastAsia="en-US"/>
        </w:rPr>
        <w:t>я</w:t>
      </w:r>
      <w:r w:rsidRPr="00FD4DE7">
        <w:rPr>
          <w:rFonts w:eastAsia="Calibri"/>
          <w:lang w:eastAsia="en-US"/>
        </w:rPr>
        <w:t xml:space="preserve">зан возместить </w:t>
      </w:r>
      <w:r w:rsidRPr="00FD4DE7">
        <w:rPr>
          <w:rFonts w:eastAsia="Calibri"/>
          <w:b/>
          <w:i/>
          <w:lang w:eastAsia="en-US"/>
        </w:rPr>
        <w:t>Заказчику</w:t>
      </w:r>
      <w:r w:rsidRPr="00FD4DE7">
        <w:rPr>
          <w:rFonts w:eastAsia="Calibri"/>
          <w:lang w:eastAsia="en-US"/>
        </w:rPr>
        <w:t xml:space="preserve"> стоимость несанкционированно использованных мат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 xml:space="preserve">риалов (по среднерыночной цене на момент выявления) и  перечислить </w:t>
      </w:r>
      <w:r w:rsidRPr="00FD4DE7">
        <w:rPr>
          <w:rFonts w:eastAsia="Calibri"/>
          <w:b/>
          <w:i/>
          <w:lang w:eastAsia="en-US"/>
        </w:rPr>
        <w:t>Заказчику</w:t>
      </w:r>
      <w:r w:rsidRPr="00FD4DE7">
        <w:rPr>
          <w:rFonts w:eastAsia="Calibri"/>
          <w:lang w:eastAsia="en-US"/>
        </w:rPr>
        <w:t xml:space="preserve">  15 000 (пятнадцать тысяч) рублей за каждый выявленный случай в течение 14 (ч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>тырнадцати) календарных дне с момента выявления.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В случае причинения ущерба </w:t>
      </w:r>
      <w:r w:rsidRPr="00FD4DE7">
        <w:rPr>
          <w:rFonts w:eastAsia="Calibri"/>
          <w:b/>
          <w:i/>
          <w:lang w:eastAsia="en-US"/>
        </w:rPr>
        <w:t>Заказчику</w:t>
      </w:r>
      <w:r w:rsidRPr="00FD4DE7">
        <w:rPr>
          <w:rFonts w:eastAsia="Calibri"/>
          <w:lang w:eastAsia="en-US"/>
        </w:rPr>
        <w:t xml:space="preserve">, в частности, вследствие нарушения </w:t>
      </w:r>
      <w:r w:rsidRPr="00FD4DE7">
        <w:rPr>
          <w:rFonts w:eastAsia="Calibri"/>
          <w:b/>
          <w:i/>
          <w:lang w:eastAsia="en-US"/>
        </w:rPr>
        <w:t>По</w:t>
      </w:r>
      <w:r w:rsidRPr="00FD4DE7">
        <w:rPr>
          <w:rFonts w:eastAsia="Calibri"/>
          <w:b/>
          <w:i/>
          <w:lang w:eastAsia="en-US"/>
        </w:rPr>
        <w:t>д</w:t>
      </w:r>
      <w:r w:rsidRPr="00FD4DE7">
        <w:rPr>
          <w:rFonts w:eastAsia="Calibri"/>
          <w:b/>
          <w:i/>
          <w:lang w:eastAsia="en-US"/>
        </w:rPr>
        <w:t>рядчиком</w:t>
      </w:r>
      <w:r w:rsidRPr="00FD4DE7">
        <w:rPr>
          <w:rFonts w:eastAsia="Calibri"/>
          <w:lang w:eastAsia="en-US"/>
        </w:rPr>
        <w:t xml:space="preserve"> правил техники безопасности, пожарной безопасности или строительных норм при проведении работ,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возмещает </w:t>
      </w:r>
      <w:r w:rsidRPr="00FD4DE7">
        <w:rPr>
          <w:rFonts w:eastAsia="Calibri"/>
          <w:b/>
          <w:i/>
          <w:lang w:eastAsia="en-US"/>
        </w:rPr>
        <w:t>Заказчику</w:t>
      </w:r>
      <w:r w:rsidRPr="00FD4DE7">
        <w:rPr>
          <w:rFonts w:eastAsia="Calibri"/>
          <w:lang w:eastAsia="en-US"/>
        </w:rPr>
        <w:t xml:space="preserve"> понесенный ущерб в полном объеме, в течение 14 (четырнадцати) календарных дне с момента выявл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>ния. Ответственность за соблюдение требований техники безопасности при прои</w:t>
      </w:r>
      <w:r w:rsidRPr="00FD4DE7">
        <w:rPr>
          <w:rFonts w:eastAsia="Calibri"/>
          <w:lang w:eastAsia="en-US"/>
        </w:rPr>
        <w:t>з</w:t>
      </w:r>
      <w:r w:rsidRPr="00FD4DE7">
        <w:rPr>
          <w:rFonts w:eastAsia="Calibri"/>
          <w:lang w:eastAsia="en-US"/>
        </w:rPr>
        <w:t xml:space="preserve">водстве работ возлагается на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 xml:space="preserve">. Акт по форме Н-1 о несчастном случае на производстве с персоналом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 xml:space="preserve"> составляет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>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В случае привлечения к работам субподрядчиков ответственность перед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 xml:space="preserve"> за неисполнение или ненадлежащее исполнение обязательств субподрядчиками и его р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 xml:space="preserve">ботниками несет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>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Ответственность за сохранность предназначенных для производства работ строительных и иных материалов (изделий, конструкций, комплектующих), оборудования, транспор</w:t>
      </w:r>
      <w:r w:rsidRPr="00FD4DE7">
        <w:rPr>
          <w:rFonts w:eastAsia="Calibri"/>
          <w:lang w:eastAsia="en-US"/>
        </w:rPr>
        <w:t>т</w:t>
      </w:r>
      <w:r w:rsidRPr="00FD4DE7">
        <w:rPr>
          <w:rFonts w:eastAsia="Calibri"/>
          <w:lang w:eastAsia="en-US"/>
        </w:rPr>
        <w:t xml:space="preserve">ных средств, передвижных бытовых и складских помещений, временных сооружений, строительной техники и инвентаря, в том числе переданных </w:t>
      </w:r>
      <w:r w:rsidRPr="00FD4DE7">
        <w:rPr>
          <w:rFonts w:eastAsia="Calibri"/>
          <w:b/>
          <w:i/>
          <w:lang w:eastAsia="en-US"/>
        </w:rPr>
        <w:t>Подрядчику</w:t>
      </w:r>
      <w:r w:rsidRPr="00FD4DE7">
        <w:rPr>
          <w:rFonts w:eastAsia="Calibri"/>
          <w:lang w:eastAsia="en-US"/>
        </w:rPr>
        <w:t xml:space="preserve">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 xml:space="preserve"> (включая период времени, в течение которого Подрядчик будет устранять выявленные в ходе приемки недостатки, а также вывозить находящиеся на территории строительной площадки неиспользованные материалы и другое имущество принадлежащее Подря</w:t>
      </w:r>
      <w:r w:rsidRPr="00FD4DE7">
        <w:rPr>
          <w:rFonts w:eastAsia="Calibri"/>
          <w:lang w:eastAsia="en-US"/>
        </w:rPr>
        <w:t>д</w:t>
      </w:r>
      <w:r w:rsidRPr="00FD4DE7">
        <w:rPr>
          <w:rFonts w:eastAsia="Calibri"/>
          <w:lang w:eastAsia="en-US"/>
        </w:rPr>
        <w:t xml:space="preserve">чику), несет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. 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Уплата штрафов, пени и неустоек, а также возмещение убытков не освобождает </w:t>
      </w:r>
      <w:r w:rsidRPr="00FD4DE7">
        <w:rPr>
          <w:rFonts w:eastAsia="Calibri"/>
          <w:b/>
          <w:i/>
          <w:lang w:eastAsia="en-US"/>
        </w:rPr>
        <w:t>Стор</w:t>
      </w:r>
      <w:r w:rsidRPr="00FD4DE7">
        <w:rPr>
          <w:rFonts w:eastAsia="Calibri"/>
          <w:b/>
          <w:i/>
          <w:lang w:eastAsia="en-US"/>
        </w:rPr>
        <w:t>о</w:t>
      </w:r>
      <w:r w:rsidRPr="00FD4DE7">
        <w:rPr>
          <w:rFonts w:eastAsia="Calibri"/>
          <w:b/>
          <w:i/>
          <w:lang w:eastAsia="en-US"/>
        </w:rPr>
        <w:t>ны</w:t>
      </w:r>
      <w:r w:rsidRPr="00FD4DE7">
        <w:rPr>
          <w:rFonts w:eastAsia="Calibri"/>
          <w:lang w:eastAsia="en-US"/>
        </w:rPr>
        <w:t xml:space="preserve"> от исполнения своих обязательств в натуре.</w:t>
      </w:r>
    </w:p>
    <w:p w:rsidR="00FD4DE7" w:rsidRPr="00FD4DE7" w:rsidRDefault="00FD4DE7" w:rsidP="00FD4DE7">
      <w:pPr>
        <w:numPr>
          <w:ilvl w:val="0"/>
          <w:numId w:val="39"/>
        </w:numPr>
        <w:jc w:val="both"/>
        <w:rPr>
          <w:rFonts w:eastAsia="Calibri"/>
          <w:b/>
          <w:lang w:eastAsia="en-US"/>
        </w:rPr>
      </w:pPr>
      <w:r w:rsidRPr="00FD4DE7">
        <w:rPr>
          <w:rFonts w:eastAsia="Calibri"/>
          <w:b/>
          <w:lang w:eastAsia="en-US"/>
        </w:rPr>
        <w:t>ОБСТОЯТЕЛЬСТВА НЕПРЕОДОЛИМОЙ СИЛЫ (ФОРС-МАЖОР)</w:t>
      </w:r>
    </w:p>
    <w:p w:rsidR="00FD4DE7" w:rsidRPr="00FD4DE7" w:rsidRDefault="00FD4DE7" w:rsidP="00FD4DE7">
      <w:pPr>
        <w:jc w:val="both"/>
        <w:rPr>
          <w:rFonts w:eastAsia="Calibri"/>
          <w:b/>
          <w:lang w:eastAsia="en-US"/>
        </w:rPr>
      </w:pP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b/>
          <w:lang w:eastAsia="en-US"/>
        </w:rPr>
      </w:pPr>
      <w:r w:rsidRPr="00FD4DE7">
        <w:rPr>
          <w:rFonts w:eastAsia="Calibri"/>
          <w:lang w:eastAsia="en-US"/>
        </w:rPr>
        <w:t>Стороны освобождаются от ответственности за частичное или полное неисполнение обязательств по настоящему Договору, даже если это неисполнение явилось следствием обстоятельств, вызванных действием непреодолимой силы (землетрясение, наводн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>ние, пожар, а также забастовка, военные действия любого характера,  нормативно-правовые акты органов исполнительной и законодательной власти, носящие запрет</w:t>
      </w:r>
      <w:r w:rsidRPr="00FD4DE7">
        <w:rPr>
          <w:rFonts w:eastAsia="Calibri"/>
          <w:lang w:eastAsia="en-US"/>
        </w:rPr>
        <w:t>и</w:t>
      </w:r>
      <w:r w:rsidRPr="00FD4DE7">
        <w:rPr>
          <w:rFonts w:eastAsia="Calibri"/>
          <w:lang w:eastAsia="en-US"/>
        </w:rPr>
        <w:t xml:space="preserve">тельный характер и другие обстоятельства, находящиеся вне разумного контроля </w:t>
      </w:r>
      <w:r w:rsidRPr="00FD4DE7">
        <w:rPr>
          <w:rFonts w:eastAsia="Calibri"/>
          <w:b/>
          <w:i/>
          <w:lang w:eastAsia="en-US"/>
        </w:rPr>
        <w:t>Ст</w:t>
      </w:r>
      <w:r w:rsidRPr="00FD4DE7">
        <w:rPr>
          <w:rFonts w:eastAsia="Calibri"/>
          <w:b/>
          <w:i/>
          <w:lang w:eastAsia="en-US"/>
        </w:rPr>
        <w:t>о</w:t>
      </w:r>
      <w:r w:rsidRPr="00FD4DE7">
        <w:rPr>
          <w:rFonts w:eastAsia="Calibri"/>
          <w:b/>
          <w:i/>
          <w:lang w:eastAsia="en-US"/>
        </w:rPr>
        <w:t>рон</w:t>
      </w:r>
      <w:r w:rsidRPr="00FD4DE7">
        <w:rPr>
          <w:rFonts w:eastAsia="Calibri"/>
          <w:lang w:eastAsia="en-US"/>
        </w:rPr>
        <w:t>, препятствующие выполнению настоящего Договора).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b/>
          <w:lang w:eastAsia="en-US"/>
        </w:rPr>
      </w:pPr>
      <w:r w:rsidRPr="00FD4DE7">
        <w:rPr>
          <w:rFonts w:eastAsia="Calibri"/>
          <w:lang w:eastAsia="en-US"/>
        </w:rPr>
        <w:t>Срок исполнения обязательств по настоящему Договору отодвигается соразмерно вр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>мени, в течение которого действовали обстоятельства непреодолимой силы, а также п</w:t>
      </w:r>
      <w:r w:rsidRPr="00FD4DE7">
        <w:rPr>
          <w:rFonts w:eastAsia="Calibri"/>
          <w:lang w:eastAsia="en-US"/>
        </w:rPr>
        <w:t>о</w:t>
      </w:r>
      <w:r w:rsidRPr="00FD4DE7">
        <w:rPr>
          <w:rFonts w:eastAsia="Calibri"/>
          <w:lang w:eastAsia="en-US"/>
        </w:rPr>
        <w:t>следствий, вызванных этими обстоятельствами.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b/>
          <w:lang w:eastAsia="en-US"/>
        </w:rPr>
      </w:pPr>
      <w:r w:rsidRPr="00FD4DE7">
        <w:rPr>
          <w:rFonts w:eastAsia="Calibri"/>
          <w:lang w:eastAsia="en-US"/>
        </w:rPr>
        <w:t>Сторона, для которой создалась невозможность исполнения договорных обязательств в виду наступления обстоятельств непреодолимой силы, обязана не позднее 3-х рабочих дней с момента их наступления или с того момента, когда соответствующей стороне ст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>ло или должно было стать известно об их наступлении, в письменной форме известить другую сторону о наступлении и прекращении таких обстоятельств.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b/>
          <w:lang w:eastAsia="en-US"/>
        </w:rPr>
      </w:pPr>
      <w:r w:rsidRPr="00FD4DE7">
        <w:rPr>
          <w:rFonts w:eastAsia="Calibri"/>
          <w:lang w:eastAsia="en-US"/>
        </w:rPr>
        <w:t>Если вышеуказанные обстоятельства будут длиться более 2 (двух) месяцев, то стороны будут вправе расторгнуть настоящий Договор при отсутствии взаимных задолженностей и обязательств.</w:t>
      </w:r>
    </w:p>
    <w:p w:rsidR="00FD4DE7" w:rsidRPr="00FD4DE7" w:rsidRDefault="00FD4DE7" w:rsidP="00FD4DE7">
      <w:pPr>
        <w:numPr>
          <w:ilvl w:val="0"/>
          <w:numId w:val="39"/>
        </w:numPr>
        <w:jc w:val="both"/>
        <w:rPr>
          <w:rFonts w:eastAsia="Calibri"/>
          <w:b/>
          <w:lang w:eastAsia="en-US"/>
        </w:rPr>
      </w:pPr>
      <w:r w:rsidRPr="00FD4DE7">
        <w:rPr>
          <w:rFonts w:eastAsia="Calibri"/>
          <w:b/>
          <w:lang w:eastAsia="en-US"/>
        </w:rPr>
        <w:t>ВНЕСЕНИЕ ИЗМЕНЕНИЙ В ТЕХНИЧЕСКОЕ ЗАДАНИЕ И СМЕТУ</w:t>
      </w:r>
    </w:p>
    <w:p w:rsidR="00FD4DE7" w:rsidRPr="00FD4DE7" w:rsidRDefault="00FD4DE7" w:rsidP="00FD4DE7">
      <w:pPr>
        <w:jc w:val="both"/>
        <w:rPr>
          <w:rFonts w:eastAsia="Calibri"/>
          <w:b/>
          <w:lang w:eastAsia="en-US"/>
        </w:rPr>
      </w:pP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b/>
          <w:i/>
          <w:lang w:eastAsia="en-US"/>
        </w:rPr>
        <w:t>Заказчик</w:t>
      </w:r>
      <w:r w:rsidRPr="00FD4DE7">
        <w:rPr>
          <w:rFonts w:eastAsia="Calibri"/>
          <w:lang w:eastAsia="en-US"/>
        </w:rPr>
        <w:t xml:space="preserve"> вправе вносить изменения в техническое задание и смету при условии, если вызываемые этим дополнительные работы по цены не превышают 10% указанной в смете общей цены работ. </w:t>
      </w:r>
      <w:r w:rsidRPr="00FD4DE7">
        <w:rPr>
          <w:rFonts w:eastAsia="Calibri"/>
          <w:b/>
          <w:i/>
          <w:lang w:eastAsia="en-US"/>
        </w:rPr>
        <w:t>Заказчик</w:t>
      </w:r>
      <w:r w:rsidRPr="00FD4DE7">
        <w:rPr>
          <w:rFonts w:eastAsia="Calibri"/>
          <w:lang w:eastAsia="en-US"/>
        </w:rPr>
        <w:t xml:space="preserve"> вправе дать письменное распоряжение, обязател</w:t>
      </w:r>
      <w:r w:rsidRPr="00FD4DE7">
        <w:rPr>
          <w:rFonts w:eastAsia="Calibri"/>
          <w:lang w:eastAsia="en-US"/>
        </w:rPr>
        <w:t>ь</w:t>
      </w:r>
      <w:r w:rsidRPr="00FD4DE7">
        <w:rPr>
          <w:rFonts w:eastAsia="Calibri"/>
          <w:lang w:eastAsia="en-US"/>
        </w:rPr>
        <w:t xml:space="preserve">ное для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>, с указанием:</w:t>
      </w:r>
    </w:p>
    <w:p w:rsidR="00FD4DE7" w:rsidRPr="00FD4DE7" w:rsidRDefault="00FD4DE7" w:rsidP="00FD4DE7">
      <w:p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- увеличить или сократить объем любой работы, включенной в техническое задание и смету, и</w:t>
      </w:r>
      <w:r w:rsidRPr="00FD4DE7">
        <w:rPr>
          <w:rFonts w:eastAsia="Calibri"/>
          <w:lang w:eastAsia="en-US"/>
        </w:rPr>
        <w:t>с</w:t>
      </w:r>
      <w:r w:rsidRPr="00FD4DE7">
        <w:rPr>
          <w:rFonts w:eastAsia="Calibri"/>
          <w:lang w:eastAsia="en-US"/>
        </w:rPr>
        <w:t xml:space="preserve">ключить любую работу. </w:t>
      </w:r>
    </w:p>
    <w:p w:rsidR="00FD4DE7" w:rsidRPr="00FD4DE7" w:rsidRDefault="00FD4DE7" w:rsidP="00FD4DE7">
      <w:p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- изменить характер, качество или вид любой части работы.</w:t>
      </w:r>
    </w:p>
    <w:p w:rsidR="00FD4DE7" w:rsidRPr="00FD4DE7" w:rsidRDefault="00FD4DE7" w:rsidP="00FD4DE7">
      <w:p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- выполнить дополнительную работу любого характера, необходимую для завершения работ по объекту.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>, обнаруживший в ходе производства работ не учтенные в техническом зад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 xml:space="preserve">нии и смете работы и в связи с этим необходимость проведения дополнительных работ и увеличения сметной стоимости работ (предусмотренной п.2.1. настоящего Договора) более чем на 10%, обязан сообщить об этом </w:t>
      </w:r>
      <w:r w:rsidRPr="00FD4DE7">
        <w:rPr>
          <w:rFonts w:eastAsia="Calibri"/>
          <w:b/>
          <w:i/>
          <w:lang w:eastAsia="en-US"/>
        </w:rPr>
        <w:t>Заказчику</w:t>
      </w:r>
      <w:r w:rsidRPr="00FD4DE7">
        <w:rPr>
          <w:rFonts w:eastAsia="Calibri"/>
          <w:lang w:eastAsia="en-US"/>
        </w:rPr>
        <w:t>.</w:t>
      </w:r>
    </w:p>
    <w:p w:rsidR="00FD4DE7" w:rsidRPr="00FD4DE7" w:rsidRDefault="00FD4DE7" w:rsidP="00FD4DE7">
      <w:p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При неполучении от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 xml:space="preserve"> ответа на свое сообщение в течение 2 (двух) рабочих дней, </w:t>
      </w:r>
      <w:r w:rsidRPr="00FD4DE7">
        <w:rPr>
          <w:rFonts w:eastAsia="Calibri"/>
          <w:b/>
          <w:i/>
          <w:lang w:eastAsia="en-US"/>
        </w:rPr>
        <w:t>По</w:t>
      </w:r>
      <w:r w:rsidRPr="00FD4DE7">
        <w:rPr>
          <w:rFonts w:eastAsia="Calibri"/>
          <w:b/>
          <w:i/>
          <w:lang w:eastAsia="en-US"/>
        </w:rPr>
        <w:t>д</w:t>
      </w:r>
      <w:r w:rsidRPr="00FD4DE7">
        <w:rPr>
          <w:rFonts w:eastAsia="Calibri"/>
          <w:b/>
          <w:i/>
          <w:lang w:eastAsia="en-US"/>
        </w:rPr>
        <w:t>рядчик</w:t>
      </w:r>
      <w:r w:rsidRPr="00FD4DE7">
        <w:rPr>
          <w:rFonts w:eastAsia="Calibri"/>
          <w:lang w:eastAsia="en-US"/>
        </w:rPr>
        <w:t xml:space="preserve"> обязан приостановить соответствующие работы. 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>, не выполнивший обязанности, установленные в п.13.2, лишается права тр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 xml:space="preserve">бовать от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 xml:space="preserve"> оплаты выполненных им дополнительных работ и возмещения в</w:t>
      </w:r>
      <w:r w:rsidRPr="00FD4DE7">
        <w:rPr>
          <w:rFonts w:eastAsia="Calibri"/>
          <w:lang w:eastAsia="en-US"/>
        </w:rPr>
        <w:t>ы</w:t>
      </w:r>
      <w:r w:rsidRPr="00FD4DE7">
        <w:rPr>
          <w:rFonts w:eastAsia="Calibri"/>
          <w:lang w:eastAsia="en-US"/>
        </w:rPr>
        <w:lastRenderedPageBreak/>
        <w:t>званных этим убытков, если не докажет необходимость немедленных действий в инт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 xml:space="preserve">ресах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>, в частности в связи с тем, что приостановление работ могло привести к гибели или повреждению объекта.</w:t>
      </w:r>
    </w:p>
    <w:p w:rsidR="00FD4DE7" w:rsidRPr="00FD4DE7" w:rsidRDefault="00FD4DE7" w:rsidP="00FD4DE7">
      <w:pPr>
        <w:numPr>
          <w:ilvl w:val="0"/>
          <w:numId w:val="39"/>
        </w:numPr>
        <w:jc w:val="both"/>
        <w:rPr>
          <w:rFonts w:eastAsia="Calibri"/>
          <w:b/>
          <w:lang w:eastAsia="en-US"/>
        </w:rPr>
      </w:pPr>
      <w:r w:rsidRPr="00FD4DE7">
        <w:rPr>
          <w:rFonts w:eastAsia="Calibri"/>
          <w:b/>
          <w:lang w:eastAsia="en-US"/>
        </w:rPr>
        <w:t>ЛИЦЕНЗИИ (сертификаты)</w:t>
      </w:r>
    </w:p>
    <w:p w:rsidR="00FD4DE7" w:rsidRPr="00FD4DE7" w:rsidRDefault="00FD4DE7" w:rsidP="00FD4DE7">
      <w:pPr>
        <w:jc w:val="both"/>
        <w:rPr>
          <w:rFonts w:eastAsia="Calibri"/>
          <w:b/>
          <w:lang w:eastAsia="en-US"/>
        </w:rPr>
      </w:pP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обязуются нести все расходы, связанные с получением лицензий (сертифи</w:t>
      </w:r>
      <w:r w:rsidRPr="00FD4DE7">
        <w:rPr>
          <w:rFonts w:eastAsia="Calibri"/>
          <w:lang w:eastAsia="en-US"/>
        </w:rPr>
        <w:softHyphen/>
        <w:t>катов) на материалы, оборудование, необходимые для выполнения работ и эксплуат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>ции объекта, в объемах своих поставок.</w:t>
      </w:r>
    </w:p>
    <w:p w:rsidR="00FD4DE7" w:rsidRPr="00FD4DE7" w:rsidRDefault="00FD4DE7" w:rsidP="00FD4DE7">
      <w:pPr>
        <w:numPr>
          <w:ilvl w:val="0"/>
          <w:numId w:val="39"/>
        </w:numPr>
        <w:jc w:val="both"/>
        <w:rPr>
          <w:rFonts w:eastAsia="Calibri"/>
          <w:b/>
          <w:lang w:eastAsia="en-US"/>
        </w:rPr>
      </w:pPr>
      <w:r w:rsidRPr="00FD4DE7">
        <w:rPr>
          <w:rFonts w:eastAsia="Calibri"/>
          <w:b/>
          <w:lang w:eastAsia="en-US"/>
        </w:rPr>
        <w:t>ПОРЯДОК РАЗРЕШЕНИЯ СПОРОВ</w:t>
      </w:r>
    </w:p>
    <w:p w:rsidR="00FD4DE7" w:rsidRPr="00FD4DE7" w:rsidRDefault="00FD4DE7" w:rsidP="00FD4DE7">
      <w:pPr>
        <w:jc w:val="both"/>
        <w:rPr>
          <w:rFonts w:eastAsia="Calibri"/>
          <w:b/>
          <w:lang w:eastAsia="en-US"/>
        </w:rPr>
      </w:pP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Споры и разногласия, которые могут возникнуть при исполнении настоящего Договора, будут по возможности разрешаться путем переговоров между </w:t>
      </w:r>
      <w:r w:rsidRPr="00FD4DE7">
        <w:rPr>
          <w:rFonts w:eastAsia="Calibri"/>
          <w:b/>
          <w:i/>
          <w:lang w:eastAsia="en-US"/>
        </w:rPr>
        <w:t>Сторонами</w:t>
      </w:r>
      <w:r w:rsidRPr="00FD4DE7">
        <w:rPr>
          <w:rFonts w:eastAsia="Calibri"/>
          <w:lang w:eastAsia="en-US"/>
        </w:rPr>
        <w:t>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В случае невозможности разрешения споров путем переговоров </w:t>
      </w:r>
      <w:r w:rsidRPr="00FD4DE7">
        <w:rPr>
          <w:rFonts w:eastAsia="Calibri"/>
          <w:b/>
          <w:i/>
          <w:lang w:eastAsia="en-US"/>
        </w:rPr>
        <w:t>Стороны</w:t>
      </w:r>
      <w:r w:rsidRPr="00FD4DE7">
        <w:rPr>
          <w:rFonts w:eastAsia="Calibri"/>
          <w:lang w:eastAsia="en-US"/>
        </w:rPr>
        <w:t xml:space="preserve"> после реал</w:t>
      </w:r>
      <w:r w:rsidRPr="00FD4DE7">
        <w:rPr>
          <w:rFonts w:eastAsia="Calibri"/>
          <w:lang w:eastAsia="en-US"/>
        </w:rPr>
        <w:t>и</w:t>
      </w:r>
      <w:r w:rsidRPr="00FD4DE7">
        <w:rPr>
          <w:rFonts w:eastAsia="Calibri"/>
          <w:lang w:eastAsia="en-US"/>
        </w:rPr>
        <w:t>зации предусмотренной законодательством процедуры досудебного урегулирования разногласий передают их на рассмотрение в Арбитражный суд  Московской области. При этом претензии рассматриваются, и ответ на них направляется в течение 15 (пятн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>дцати) календарных дней, следующих за датой их поступления.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В случае неудовлетворения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обоснованных претензионных требований </w:t>
      </w:r>
      <w:r w:rsidRPr="00FD4DE7">
        <w:rPr>
          <w:rFonts w:eastAsia="Calibri"/>
          <w:b/>
          <w:i/>
          <w:lang w:eastAsia="en-US"/>
        </w:rPr>
        <w:t xml:space="preserve">Заказчика </w:t>
      </w:r>
      <w:r w:rsidRPr="00FD4DE7">
        <w:rPr>
          <w:rFonts w:eastAsia="Calibri"/>
          <w:lang w:eastAsia="en-US"/>
        </w:rPr>
        <w:t xml:space="preserve">либо не предоставление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мотивированного документально подтвержденного отзыва на предъявленную претензию, заказчик вправе удержать су</w:t>
      </w:r>
      <w:r w:rsidRPr="00FD4DE7">
        <w:rPr>
          <w:rFonts w:eastAsia="Calibri"/>
          <w:lang w:eastAsia="en-US"/>
        </w:rPr>
        <w:t>м</w:t>
      </w:r>
      <w:r w:rsidRPr="00FD4DE7">
        <w:rPr>
          <w:rFonts w:eastAsia="Calibri"/>
          <w:lang w:eastAsia="en-US"/>
        </w:rPr>
        <w:t>му претензионных требований из суммы оплаты за выполненные работы.</w:t>
      </w:r>
    </w:p>
    <w:p w:rsidR="00FD4DE7" w:rsidRPr="00FD4DE7" w:rsidRDefault="00FD4DE7" w:rsidP="00FD4DE7">
      <w:pPr>
        <w:numPr>
          <w:ilvl w:val="0"/>
          <w:numId w:val="39"/>
        </w:numPr>
        <w:jc w:val="both"/>
        <w:rPr>
          <w:rFonts w:eastAsia="Calibri"/>
          <w:b/>
          <w:lang w:eastAsia="en-US"/>
        </w:rPr>
      </w:pPr>
      <w:r w:rsidRPr="00FD4DE7">
        <w:rPr>
          <w:rFonts w:eastAsia="Calibri"/>
          <w:b/>
          <w:lang w:eastAsia="en-US"/>
        </w:rPr>
        <w:t>РАСТОРЖЕНИЕ ДОГОВОРА</w:t>
      </w:r>
    </w:p>
    <w:p w:rsidR="00FD4DE7" w:rsidRPr="00FD4DE7" w:rsidRDefault="00FD4DE7" w:rsidP="00FD4DE7">
      <w:pPr>
        <w:jc w:val="both"/>
        <w:rPr>
          <w:rFonts w:eastAsia="Calibri"/>
          <w:b/>
          <w:lang w:eastAsia="en-US"/>
        </w:rPr>
      </w:pP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Расторжение Договора оформляется письменным соглашением </w:t>
      </w:r>
      <w:r w:rsidRPr="00FD4DE7">
        <w:rPr>
          <w:rFonts w:eastAsia="Calibri"/>
          <w:b/>
          <w:i/>
          <w:lang w:eastAsia="en-US"/>
        </w:rPr>
        <w:t>Сторон</w:t>
      </w:r>
      <w:r w:rsidRPr="00FD4DE7">
        <w:rPr>
          <w:rFonts w:eastAsia="Calibri"/>
          <w:lang w:eastAsia="en-US"/>
        </w:rPr>
        <w:t xml:space="preserve"> или вынесе</w:t>
      </w:r>
      <w:r w:rsidRPr="00FD4DE7">
        <w:rPr>
          <w:rFonts w:eastAsia="Calibri"/>
          <w:lang w:eastAsia="en-US"/>
        </w:rPr>
        <w:t>н</w:t>
      </w:r>
      <w:r w:rsidRPr="00FD4DE7">
        <w:rPr>
          <w:rFonts w:eastAsia="Calibri"/>
          <w:lang w:eastAsia="en-US"/>
        </w:rPr>
        <w:t>ным в установленном порядке решением судебного органа, вступившим в законную с</w:t>
      </w:r>
      <w:r w:rsidRPr="00FD4DE7">
        <w:rPr>
          <w:rFonts w:eastAsia="Calibri"/>
          <w:lang w:eastAsia="en-US"/>
        </w:rPr>
        <w:t>и</w:t>
      </w:r>
      <w:r w:rsidRPr="00FD4DE7">
        <w:rPr>
          <w:rFonts w:eastAsia="Calibri"/>
          <w:lang w:eastAsia="en-US"/>
        </w:rPr>
        <w:t>лу.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В случаях, установленных договором и законодательством, договор, может быть, ра</w:t>
      </w:r>
      <w:r w:rsidRPr="00FD4DE7">
        <w:rPr>
          <w:rFonts w:eastAsia="Calibri"/>
          <w:lang w:eastAsia="en-US"/>
        </w:rPr>
        <w:t>с</w:t>
      </w:r>
      <w:r w:rsidRPr="00FD4DE7">
        <w:rPr>
          <w:rFonts w:eastAsia="Calibri"/>
          <w:lang w:eastAsia="en-US"/>
        </w:rPr>
        <w:t>торгнут досрочно.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b/>
          <w:i/>
          <w:lang w:eastAsia="en-US"/>
        </w:rPr>
        <w:t>Заказчик</w:t>
      </w:r>
      <w:r w:rsidRPr="00FD4DE7">
        <w:rPr>
          <w:rFonts w:eastAsia="Calibri"/>
          <w:lang w:eastAsia="en-US"/>
        </w:rPr>
        <w:t xml:space="preserve"> вправе досрочно расторгнуть договор в случаях: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Задержки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начала работ более чем на 5 (пять) рабочих дней по прич</w:t>
      </w:r>
      <w:r w:rsidRPr="00FD4DE7">
        <w:rPr>
          <w:rFonts w:eastAsia="Calibri"/>
          <w:lang w:eastAsia="en-US"/>
        </w:rPr>
        <w:t>и</w:t>
      </w:r>
      <w:r w:rsidRPr="00FD4DE7">
        <w:rPr>
          <w:rFonts w:eastAsia="Calibri"/>
          <w:lang w:eastAsia="en-US"/>
        </w:rPr>
        <w:t xml:space="preserve">нам, не зависящим от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>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Если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нарушает сроки выполнения работ более 10 (десять) календарных дней, </w:t>
      </w:r>
      <w:r w:rsidRPr="00FD4DE7">
        <w:rPr>
          <w:rFonts w:eastAsia="Calibri"/>
          <w:b/>
          <w:i/>
          <w:lang w:eastAsia="en-US"/>
        </w:rPr>
        <w:t>Заказчик</w:t>
      </w:r>
      <w:r w:rsidRPr="00FD4DE7">
        <w:rPr>
          <w:rFonts w:eastAsia="Calibri"/>
          <w:lang w:eastAsia="en-US"/>
        </w:rPr>
        <w:t xml:space="preserve"> вправе расторгнуть настоящий Договор, при соблюдении п.16.5 н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>стоящего Договора, в одностороннем бесспорном порядке, о чём письменно ув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 xml:space="preserve">домляет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>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lastRenderedPageBreak/>
        <w:t xml:space="preserve">В случае если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обнаружит в ходе производства работ неучтенные техн</w:t>
      </w:r>
      <w:r w:rsidRPr="00FD4DE7">
        <w:rPr>
          <w:rFonts w:eastAsia="Calibri"/>
          <w:lang w:eastAsia="en-US"/>
        </w:rPr>
        <w:t>и</w:t>
      </w:r>
      <w:r w:rsidRPr="00FD4DE7">
        <w:rPr>
          <w:rFonts w:eastAsia="Calibri"/>
          <w:lang w:eastAsia="en-US"/>
        </w:rPr>
        <w:t>ческом задании и смете работы и в связи с этим необходимость проведения допо</w:t>
      </w:r>
      <w:r w:rsidRPr="00FD4DE7">
        <w:rPr>
          <w:rFonts w:eastAsia="Calibri"/>
          <w:lang w:eastAsia="en-US"/>
        </w:rPr>
        <w:t>л</w:t>
      </w:r>
      <w:r w:rsidRPr="00FD4DE7">
        <w:rPr>
          <w:rFonts w:eastAsia="Calibri"/>
          <w:lang w:eastAsia="en-US"/>
        </w:rPr>
        <w:t>нительных работ и увеличения сметной стоимости работ (предусмотренной п.2.1. настоящего Договора) более чем на 10%.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Несоблюдения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требований по качеству работ, если исправление соо</w:t>
      </w:r>
      <w:r w:rsidRPr="00FD4DE7">
        <w:rPr>
          <w:rFonts w:eastAsia="Calibri"/>
          <w:lang w:eastAsia="en-US"/>
        </w:rPr>
        <w:t>т</w:t>
      </w:r>
      <w:r w:rsidRPr="00FD4DE7">
        <w:rPr>
          <w:rFonts w:eastAsia="Calibri"/>
          <w:lang w:eastAsia="en-US"/>
        </w:rPr>
        <w:t>ветствующих некачественно выполненных работ влечет задержку сдачи объекта б</w:t>
      </w:r>
      <w:r w:rsidRPr="00FD4DE7">
        <w:rPr>
          <w:rFonts w:eastAsia="Calibri"/>
          <w:lang w:eastAsia="en-US"/>
        </w:rPr>
        <w:t>о</w:t>
      </w:r>
      <w:r w:rsidRPr="00FD4DE7">
        <w:rPr>
          <w:rFonts w:eastAsia="Calibri"/>
          <w:lang w:eastAsia="en-US"/>
        </w:rPr>
        <w:t>лее чем на 10 (десять) календарных дней.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Аннулирования свидетельств СРО на виды работ выполняемые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с</w:t>
      </w:r>
      <w:r w:rsidRPr="00FD4DE7">
        <w:rPr>
          <w:rFonts w:eastAsia="Calibri"/>
          <w:lang w:eastAsia="en-US"/>
        </w:rPr>
        <w:t>о</w:t>
      </w:r>
      <w:r w:rsidRPr="00FD4DE7">
        <w:rPr>
          <w:rFonts w:eastAsia="Calibri"/>
          <w:lang w:eastAsia="en-US"/>
        </w:rPr>
        <w:t>гласно настоящему Договору, других актов государственных органов в рамках дейс</w:t>
      </w:r>
      <w:r w:rsidRPr="00FD4DE7">
        <w:rPr>
          <w:rFonts w:eastAsia="Calibri"/>
          <w:lang w:eastAsia="en-US"/>
        </w:rPr>
        <w:t>т</w:t>
      </w:r>
      <w:r w:rsidRPr="00FD4DE7">
        <w:rPr>
          <w:rFonts w:eastAsia="Calibri"/>
          <w:lang w:eastAsia="en-US"/>
        </w:rPr>
        <w:t xml:space="preserve">вующего законодательства, лишающих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 xml:space="preserve"> права на производства работ.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В случае неоднократного привлечения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 xml:space="preserve"> к ответственности, в виде штр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 xml:space="preserve">фа в соответствии с условиями настоящего Договора, </w:t>
      </w:r>
      <w:r w:rsidRPr="00FD4DE7">
        <w:rPr>
          <w:rFonts w:eastAsia="Calibri"/>
          <w:b/>
          <w:i/>
          <w:lang w:eastAsia="en-US"/>
        </w:rPr>
        <w:t>Заказчик</w:t>
      </w:r>
      <w:r w:rsidRPr="00FD4DE7">
        <w:rPr>
          <w:rFonts w:eastAsia="Calibri"/>
          <w:lang w:eastAsia="en-US"/>
        </w:rPr>
        <w:t xml:space="preserve"> вправе расторгнуть договор в одностороннем порядке.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вправе расторгнуть договор в случаях: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Финансовой несостоятельности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>, или задержки им расчета за выполне</w:t>
      </w:r>
      <w:r w:rsidRPr="00FD4DE7">
        <w:rPr>
          <w:rFonts w:eastAsia="Calibri"/>
          <w:lang w:eastAsia="en-US"/>
        </w:rPr>
        <w:t>н</w:t>
      </w:r>
      <w:r w:rsidRPr="00FD4DE7">
        <w:rPr>
          <w:rFonts w:eastAsia="Calibri"/>
          <w:lang w:eastAsia="en-US"/>
        </w:rPr>
        <w:t>ные работы более чем на 20 (двадцать) рабочих дней.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Остановки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 xml:space="preserve"> работ по причинам, не зависящим от </w:t>
      </w:r>
      <w:r w:rsidRPr="00FD4DE7">
        <w:rPr>
          <w:rFonts w:eastAsia="Calibri"/>
          <w:b/>
          <w:i/>
          <w:lang w:eastAsia="en-US"/>
        </w:rPr>
        <w:t>Подрядчика</w:t>
      </w:r>
      <w:r w:rsidRPr="00FD4DE7">
        <w:rPr>
          <w:rFonts w:eastAsia="Calibri"/>
          <w:lang w:eastAsia="en-US"/>
        </w:rPr>
        <w:t>, на срок, превышающий 30 (тридцать) рабочих дней, за исключением случаев консервации объекта. А также в случае неоднократной остановки работ по вине Заказчика.</w:t>
      </w:r>
    </w:p>
    <w:p w:rsidR="00FD4DE7" w:rsidRPr="00FD4DE7" w:rsidRDefault="00FD4DE7" w:rsidP="00FD4DE7">
      <w:pPr>
        <w:numPr>
          <w:ilvl w:val="2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Изменения цены работ более чем на 10% в связи с внесенными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 xml:space="preserve"> изм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>нениями в техническое задание и смету.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При расторжении Договора по любым причинам, </w:t>
      </w:r>
      <w:r w:rsidRPr="00FD4DE7">
        <w:rPr>
          <w:rFonts w:eastAsia="Calibri"/>
          <w:b/>
          <w:i/>
          <w:lang w:eastAsia="en-US"/>
        </w:rPr>
        <w:t>Заказчик</w:t>
      </w:r>
      <w:r w:rsidRPr="00FD4DE7">
        <w:rPr>
          <w:rFonts w:eastAsia="Calibri"/>
          <w:lang w:eastAsia="en-US"/>
        </w:rPr>
        <w:t xml:space="preserve"> обязан в срок согласно п.7.3 принять фактически выполненные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на момент расторжения Договора р</w:t>
      </w:r>
      <w:r w:rsidRPr="00FD4DE7">
        <w:rPr>
          <w:rFonts w:eastAsia="Calibri"/>
          <w:lang w:eastAsia="en-US"/>
        </w:rPr>
        <w:t>а</w:t>
      </w:r>
      <w:r w:rsidRPr="00FD4DE7">
        <w:rPr>
          <w:rFonts w:eastAsia="Calibri"/>
          <w:lang w:eastAsia="en-US"/>
        </w:rPr>
        <w:t xml:space="preserve">боты, подписать предоставленный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соответствующий Акт приема-передачи фактически выполненных работ и Справку о стоимости выполненных работ и  затрат (формы КС-3)  или дать мотивированный отказ в их подписании. Если по истеч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>нии данного срока Заказчик не представил подписанный акт или мотивированный отказ, работы считаются принятыми, а акт подписанным.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При  расторжении Договора по любым основаниям </w:t>
      </w:r>
      <w:r w:rsidRPr="00FD4DE7">
        <w:rPr>
          <w:rFonts w:eastAsia="Calibri"/>
          <w:b/>
          <w:i/>
          <w:lang w:eastAsia="en-US"/>
        </w:rPr>
        <w:t>Заказчик</w:t>
      </w:r>
      <w:r w:rsidRPr="00FD4DE7">
        <w:rPr>
          <w:rFonts w:eastAsia="Calibri"/>
          <w:lang w:eastAsia="en-US"/>
        </w:rPr>
        <w:t xml:space="preserve"> обязан после оформления документов, указанных в п.16.5, оплатить фактически выполненные </w:t>
      </w:r>
      <w:r w:rsidRPr="00FD4DE7">
        <w:rPr>
          <w:rFonts w:eastAsia="Calibri"/>
          <w:b/>
          <w:i/>
          <w:lang w:eastAsia="en-US"/>
        </w:rPr>
        <w:t>Подрядчиком</w:t>
      </w:r>
      <w:r w:rsidRPr="00FD4DE7">
        <w:rPr>
          <w:rFonts w:eastAsia="Calibri"/>
          <w:lang w:eastAsia="en-US"/>
        </w:rPr>
        <w:t xml:space="preserve"> раб</w:t>
      </w:r>
      <w:r w:rsidRPr="00FD4DE7">
        <w:rPr>
          <w:rFonts w:eastAsia="Calibri"/>
          <w:lang w:eastAsia="en-US"/>
        </w:rPr>
        <w:t>о</w:t>
      </w:r>
      <w:r w:rsidRPr="00FD4DE7">
        <w:rPr>
          <w:rFonts w:eastAsia="Calibri"/>
          <w:lang w:eastAsia="en-US"/>
        </w:rPr>
        <w:t xml:space="preserve">ты, а </w:t>
      </w: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в течение 5 (пяти) банковских дней обязан возвратить </w:t>
      </w:r>
      <w:r w:rsidRPr="00FD4DE7">
        <w:rPr>
          <w:rFonts w:eastAsia="Calibri"/>
          <w:b/>
          <w:i/>
          <w:lang w:eastAsia="en-US"/>
        </w:rPr>
        <w:t>Заказчику</w:t>
      </w:r>
      <w:r w:rsidRPr="00FD4DE7">
        <w:rPr>
          <w:rFonts w:eastAsia="Calibri"/>
          <w:lang w:eastAsia="en-US"/>
        </w:rPr>
        <w:t xml:space="preserve"> неи</w:t>
      </w:r>
      <w:r w:rsidRPr="00FD4DE7">
        <w:rPr>
          <w:rFonts w:eastAsia="Calibri"/>
          <w:lang w:eastAsia="en-US"/>
        </w:rPr>
        <w:t>з</w:t>
      </w:r>
      <w:r w:rsidRPr="00FD4DE7">
        <w:rPr>
          <w:rFonts w:eastAsia="Calibri"/>
          <w:lang w:eastAsia="en-US"/>
        </w:rPr>
        <w:t xml:space="preserve">расходованные материалы и оборудование, предоставленные </w:t>
      </w:r>
      <w:r w:rsidRPr="00FD4DE7">
        <w:rPr>
          <w:rFonts w:eastAsia="Calibri"/>
          <w:b/>
          <w:i/>
          <w:lang w:eastAsia="en-US"/>
        </w:rPr>
        <w:t>Заказчиком</w:t>
      </w:r>
      <w:r w:rsidRPr="00FD4DE7">
        <w:rPr>
          <w:rFonts w:eastAsia="Calibri"/>
          <w:lang w:eastAsia="en-US"/>
        </w:rPr>
        <w:t xml:space="preserve">. 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Договор считается расторгнутым только при условии урегулирования </w:t>
      </w:r>
      <w:r w:rsidRPr="00FD4DE7">
        <w:rPr>
          <w:rFonts w:eastAsia="Calibri"/>
          <w:b/>
          <w:i/>
          <w:lang w:eastAsia="en-US"/>
        </w:rPr>
        <w:t>Сторонами</w:t>
      </w:r>
      <w:r w:rsidRPr="00FD4DE7">
        <w:rPr>
          <w:rFonts w:eastAsia="Calibri"/>
          <w:lang w:eastAsia="en-US"/>
        </w:rPr>
        <w:t xml:space="preserve"> мат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>риальных и финансовых претензий по выполненным до момента расторжения Договора обязательствам.</w:t>
      </w:r>
    </w:p>
    <w:p w:rsidR="00FD4DE7" w:rsidRPr="00FD4DE7" w:rsidRDefault="00FD4DE7" w:rsidP="00FD4DE7">
      <w:pPr>
        <w:numPr>
          <w:ilvl w:val="0"/>
          <w:numId w:val="39"/>
        </w:numPr>
        <w:jc w:val="both"/>
        <w:rPr>
          <w:rFonts w:eastAsia="Calibri"/>
          <w:b/>
          <w:lang w:eastAsia="en-US"/>
        </w:rPr>
      </w:pPr>
      <w:r w:rsidRPr="00FD4DE7">
        <w:rPr>
          <w:rFonts w:eastAsia="Calibri"/>
          <w:b/>
          <w:lang w:eastAsia="en-US"/>
        </w:rPr>
        <w:t>СРОК ДЕЙСТВИЯ ДОГОВОРА</w:t>
      </w:r>
    </w:p>
    <w:p w:rsidR="00FD4DE7" w:rsidRPr="00FD4DE7" w:rsidRDefault="00FD4DE7" w:rsidP="00FD4DE7">
      <w:pPr>
        <w:jc w:val="both"/>
        <w:rPr>
          <w:rFonts w:eastAsia="Calibri"/>
          <w:b/>
          <w:lang w:eastAsia="en-US"/>
        </w:rPr>
      </w:pP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lastRenderedPageBreak/>
        <w:t xml:space="preserve">Договор действует с момента его подписания </w:t>
      </w:r>
      <w:r w:rsidRPr="00FD4DE7">
        <w:rPr>
          <w:rFonts w:eastAsia="Calibri"/>
          <w:b/>
          <w:i/>
          <w:lang w:eastAsia="en-US"/>
        </w:rPr>
        <w:t>Сторонами</w:t>
      </w:r>
      <w:r w:rsidRPr="00FD4DE7">
        <w:rPr>
          <w:rFonts w:eastAsia="Calibri"/>
          <w:lang w:eastAsia="en-US"/>
        </w:rPr>
        <w:t xml:space="preserve"> и до полного исполнения </w:t>
      </w:r>
      <w:r w:rsidRPr="00FD4DE7">
        <w:rPr>
          <w:rFonts w:eastAsia="Calibri"/>
          <w:b/>
          <w:i/>
          <w:lang w:eastAsia="en-US"/>
        </w:rPr>
        <w:t>Сторонами</w:t>
      </w:r>
      <w:r w:rsidRPr="00FD4DE7">
        <w:rPr>
          <w:rFonts w:eastAsia="Calibri"/>
          <w:lang w:eastAsia="en-US"/>
        </w:rPr>
        <w:t xml:space="preserve"> обязательств по нему, включая гарантийные обязательства.</w:t>
      </w:r>
    </w:p>
    <w:p w:rsidR="00FD4DE7" w:rsidRPr="00FD4DE7" w:rsidRDefault="00FD4DE7" w:rsidP="00FD4DE7">
      <w:pPr>
        <w:numPr>
          <w:ilvl w:val="0"/>
          <w:numId w:val="39"/>
        </w:numPr>
        <w:jc w:val="both"/>
        <w:rPr>
          <w:rFonts w:eastAsia="Calibri"/>
          <w:b/>
          <w:lang w:eastAsia="en-US"/>
        </w:rPr>
      </w:pPr>
      <w:r w:rsidRPr="00FD4DE7">
        <w:rPr>
          <w:rFonts w:eastAsia="Calibri"/>
          <w:b/>
          <w:lang w:eastAsia="en-US"/>
        </w:rPr>
        <w:t>ОБЕСПЕЧЕНИЕ КОНФИДЕНЦИАЛЬНОСТИ</w:t>
      </w:r>
    </w:p>
    <w:p w:rsidR="00FD4DE7" w:rsidRPr="00FD4DE7" w:rsidRDefault="00FD4DE7" w:rsidP="00FD4DE7">
      <w:pPr>
        <w:jc w:val="both"/>
        <w:rPr>
          <w:rFonts w:eastAsia="Calibri"/>
          <w:b/>
          <w:lang w:eastAsia="en-US"/>
        </w:rPr>
      </w:pP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b/>
          <w:i/>
          <w:lang w:eastAsia="en-US"/>
        </w:rPr>
        <w:t>Стороны</w:t>
      </w:r>
      <w:r w:rsidRPr="00FD4DE7">
        <w:rPr>
          <w:rFonts w:eastAsia="Calibri"/>
          <w:lang w:eastAsia="en-US"/>
        </w:rPr>
        <w:t xml:space="preserve"> обязуются обеспечить конфиденциальность сведений, относящихся к предм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>ту настоящего Договора, ходу его исполнения и полученным результатам.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Каждая из </w:t>
      </w:r>
      <w:r w:rsidRPr="00FD4DE7">
        <w:rPr>
          <w:rFonts w:eastAsia="Calibri"/>
          <w:b/>
          <w:i/>
          <w:lang w:eastAsia="en-US"/>
        </w:rPr>
        <w:t xml:space="preserve">Сторон </w:t>
      </w:r>
      <w:r w:rsidRPr="00FD4DE7">
        <w:rPr>
          <w:rFonts w:eastAsia="Calibri"/>
          <w:lang w:eastAsia="en-US"/>
        </w:rPr>
        <w:t>по настоящему Договору в соответствии с Федеральным законом от 29.07.2004 года №98 «О коммерческой тайне» обязуется сохранять конфиденциал</w:t>
      </w:r>
      <w:r w:rsidRPr="00FD4DE7">
        <w:rPr>
          <w:rFonts w:eastAsia="Calibri"/>
          <w:lang w:eastAsia="en-US"/>
        </w:rPr>
        <w:t>ь</w:t>
      </w:r>
      <w:r w:rsidRPr="00FD4DE7">
        <w:rPr>
          <w:rFonts w:eastAsia="Calibri"/>
          <w:lang w:eastAsia="en-US"/>
        </w:rPr>
        <w:t xml:space="preserve">ность финансовой, коммерческой и прочей информации, полученной от другой </w:t>
      </w:r>
      <w:r w:rsidRPr="00FD4DE7">
        <w:rPr>
          <w:rFonts w:eastAsia="Calibri"/>
          <w:b/>
          <w:i/>
          <w:lang w:eastAsia="en-US"/>
        </w:rPr>
        <w:t>Стор</w:t>
      </w:r>
      <w:r w:rsidRPr="00FD4DE7">
        <w:rPr>
          <w:rFonts w:eastAsia="Calibri"/>
          <w:b/>
          <w:i/>
          <w:lang w:eastAsia="en-US"/>
        </w:rPr>
        <w:t>о</w:t>
      </w:r>
      <w:r w:rsidRPr="00FD4DE7">
        <w:rPr>
          <w:rFonts w:eastAsia="Calibri"/>
          <w:b/>
          <w:i/>
          <w:lang w:eastAsia="en-US"/>
        </w:rPr>
        <w:t>ны</w:t>
      </w:r>
      <w:r w:rsidRPr="00FD4DE7">
        <w:rPr>
          <w:rFonts w:eastAsia="Calibri"/>
          <w:lang w:eastAsia="en-US"/>
        </w:rPr>
        <w:t>. Передача такой информации третьим лицам, не участвующим в разрешении совм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>стных задач по настоящему Договору, опубликование или иное разглашение такой и</w:t>
      </w:r>
      <w:r w:rsidRPr="00FD4DE7">
        <w:rPr>
          <w:rFonts w:eastAsia="Calibri"/>
          <w:lang w:eastAsia="en-US"/>
        </w:rPr>
        <w:t>н</w:t>
      </w:r>
      <w:r w:rsidRPr="00FD4DE7">
        <w:rPr>
          <w:rFonts w:eastAsia="Calibri"/>
          <w:lang w:eastAsia="en-US"/>
        </w:rPr>
        <w:t xml:space="preserve">формации возможно только с письменного разрешения обеими </w:t>
      </w:r>
      <w:r w:rsidRPr="00FD4DE7">
        <w:rPr>
          <w:rFonts w:eastAsia="Calibri"/>
          <w:b/>
          <w:i/>
          <w:lang w:eastAsia="en-US"/>
        </w:rPr>
        <w:t>Сторонами</w:t>
      </w:r>
      <w:r w:rsidRPr="00FD4DE7">
        <w:rPr>
          <w:rFonts w:eastAsia="Calibri"/>
          <w:lang w:eastAsia="en-US"/>
        </w:rPr>
        <w:t xml:space="preserve">.   </w:t>
      </w:r>
    </w:p>
    <w:p w:rsidR="00FD4DE7" w:rsidRPr="00FD4DE7" w:rsidRDefault="00FD4DE7" w:rsidP="00FD4DE7">
      <w:pPr>
        <w:numPr>
          <w:ilvl w:val="0"/>
          <w:numId w:val="39"/>
        </w:numPr>
        <w:jc w:val="both"/>
        <w:rPr>
          <w:rFonts w:eastAsia="Calibri"/>
          <w:b/>
          <w:lang w:eastAsia="en-US"/>
        </w:rPr>
      </w:pPr>
      <w:r w:rsidRPr="00FD4DE7">
        <w:rPr>
          <w:rFonts w:eastAsia="Calibri"/>
          <w:b/>
          <w:lang w:eastAsia="en-US"/>
        </w:rPr>
        <w:t>ОСОБЫЕ УСЛОВИЯ</w:t>
      </w:r>
    </w:p>
    <w:p w:rsidR="00FD4DE7" w:rsidRPr="00FD4DE7" w:rsidRDefault="00FD4DE7" w:rsidP="00FD4DE7">
      <w:pPr>
        <w:jc w:val="both"/>
        <w:rPr>
          <w:rFonts w:eastAsia="Calibri"/>
          <w:b/>
          <w:lang w:eastAsia="en-US"/>
        </w:rPr>
      </w:pP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b/>
          <w:i/>
          <w:lang w:eastAsia="en-US"/>
        </w:rPr>
        <w:t>Подрядчик</w:t>
      </w:r>
      <w:r w:rsidRPr="00FD4DE7">
        <w:rPr>
          <w:rFonts w:eastAsia="Calibri"/>
          <w:lang w:eastAsia="en-US"/>
        </w:rPr>
        <w:t xml:space="preserve"> не имеет права продавать или передавать результаты работ (отдельную часть) никакой третьей стороне без письменного разрешения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>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Ущерб, нанесенный третьему лицу в результате производства работ по вине </w:t>
      </w:r>
      <w:r w:rsidRPr="00FD4DE7">
        <w:rPr>
          <w:rFonts w:eastAsia="Calibri"/>
          <w:b/>
          <w:i/>
          <w:lang w:eastAsia="en-US"/>
        </w:rPr>
        <w:t>Подрядч</w:t>
      </w:r>
      <w:r w:rsidRPr="00FD4DE7">
        <w:rPr>
          <w:rFonts w:eastAsia="Calibri"/>
          <w:b/>
          <w:i/>
          <w:lang w:eastAsia="en-US"/>
        </w:rPr>
        <w:t>и</w:t>
      </w:r>
      <w:r w:rsidRPr="00FD4DE7">
        <w:rPr>
          <w:rFonts w:eastAsia="Calibri"/>
          <w:b/>
          <w:i/>
          <w:lang w:eastAsia="en-US"/>
        </w:rPr>
        <w:t>ка</w:t>
      </w:r>
      <w:r w:rsidRPr="00FD4DE7">
        <w:rPr>
          <w:rFonts w:eastAsia="Calibri"/>
          <w:lang w:eastAsia="en-US"/>
        </w:rPr>
        <w:t xml:space="preserve"> или </w:t>
      </w:r>
      <w:r w:rsidRPr="00FD4DE7">
        <w:rPr>
          <w:rFonts w:eastAsia="Calibri"/>
          <w:b/>
          <w:i/>
          <w:lang w:eastAsia="en-US"/>
        </w:rPr>
        <w:t>Заказчика</w:t>
      </w:r>
      <w:r w:rsidRPr="00FD4DE7">
        <w:rPr>
          <w:rFonts w:eastAsia="Calibri"/>
          <w:lang w:eastAsia="en-US"/>
        </w:rPr>
        <w:t>, компенсируется виновной стороной. Ущерб, нанесенный этому лицу по непредвиденным причинам, возмещается сторонами на паритетных началах.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Договор и другие документы, относящиеся к исполнению настоящего Договора, пол</w:t>
      </w:r>
      <w:r w:rsidRPr="00FD4DE7">
        <w:rPr>
          <w:rFonts w:eastAsia="Calibri"/>
          <w:lang w:eastAsia="en-US"/>
        </w:rPr>
        <w:t>у</w:t>
      </w:r>
      <w:r w:rsidRPr="00FD4DE7">
        <w:rPr>
          <w:rFonts w:eastAsia="Calibri"/>
          <w:lang w:eastAsia="en-US"/>
        </w:rPr>
        <w:t>ченные посредствам факсимильной и электронной связи, имеют юридическую силу до получения их оригиналов.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Каждая </w:t>
      </w:r>
      <w:r w:rsidRPr="00FD4DE7">
        <w:rPr>
          <w:rFonts w:eastAsia="Calibri"/>
          <w:b/>
          <w:i/>
          <w:lang w:eastAsia="en-US"/>
        </w:rPr>
        <w:t>Сторона</w:t>
      </w:r>
      <w:r w:rsidRPr="00FD4DE7">
        <w:rPr>
          <w:rFonts w:eastAsia="Calibri"/>
          <w:lang w:eastAsia="en-US"/>
        </w:rPr>
        <w:t xml:space="preserve"> гарантирует, что в случае ее реорганизации, изменения юридической и организационной формы, новая организация будет являться полным правопреемн</w:t>
      </w:r>
      <w:r w:rsidRPr="00FD4DE7">
        <w:rPr>
          <w:rFonts w:eastAsia="Calibri"/>
          <w:lang w:eastAsia="en-US"/>
        </w:rPr>
        <w:t>и</w:t>
      </w:r>
      <w:r w:rsidRPr="00FD4DE7">
        <w:rPr>
          <w:rFonts w:eastAsia="Calibri"/>
          <w:lang w:eastAsia="en-US"/>
        </w:rPr>
        <w:t>ком старой и должно выполнять все обязательства, в соответствии с условиями насто</w:t>
      </w:r>
      <w:r w:rsidRPr="00FD4DE7">
        <w:rPr>
          <w:rFonts w:eastAsia="Calibri"/>
          <w:lang w:eastAsia="en-US"/>
        </w:rPr>
        <w:t>я</w:t>
      </w:r>
      <w:r w:rsidRPr="00FD4DE7">
        <w:rPr>
          <w:rFonts w:eastAsia="Calibri"/>
          <w:lang w:eastAsia="en-US"/>
        </w:rPr>
        <w:t>щего Договора. О таких изменениях сторона информирует другую сторону за 5 (пять) рабочих дней до их регистрации.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В случае изменения у какой-либо из </w:t>
      </w:r>
      <w:r w:rsidRPr="00FD4DE7">
        <w:rPr>
          <w:rFonts w:eastAsia="Calibri"/>
          <w:b/>
          <w:i/>
          <w:lang w:eastAsia="en-US"/>
        </w:rPr>
        <w:t>Сторон</w:t>
      </w:r>
      <w:r w:rsidRPr="00FD4DE7">
        <w:rPr>
          <w:rFonts w:eastAsia="Calibri"/>
          <w:lang w:eastAsia="en-US"/>
        </w:rPr>
        <w:t xml:space="preserve"> юридического адреса, названия, банко</w:t>
      </w:r>
      <w:r w:rsidRPr="00FD4DE7">
        <w:rPr>
          <w:rFonts w:eastAsia="Calibri"/>
          <w:lang w:eastAsia="en-US"/>
        </w:rPr>
        <w:t>в</w:t>
      </w:r>
      <w:r w:rsidRPr="00FD4DE7">
        <w:rPr>
          <w:rFonts w:eastAsia="Calibri"/>
          <w:lang w:eastAsia="en-US"/>
        </w:rPr>
        <w:t xml:space="preserve">ских реквизитов и прочего она обязана в течение </w:t>
      </w:r>
      <w:r w:rsidR="00324073">
        <w:rPr>
          <w:rFonts w:eastAsia="Calibri"/>
          <w:lang w:eastAsia="en-US"/>
        </w:rPr>
        <w:t>10</w:t>
      </w:r>
      <w:r w:rsidRPr="00FD4DE7">
        <w:rPr>
          <w:rFonts w:eastAsia="Calibri"/>
          <w:lang w:eastAsia="en-US"/>
        </w:rPr>
        <w:t xml:space="preserve"> (</w:t>
      </w:r>
      <w:r w:rsidR="00324073">
        <w:rPr>
          <w:rFonts w:eastAsia="Calibri"/>
          <w:lang w:eastAsia="en-US"/>
        </w:rPr>
        <w:t>десяти</w:t>
      </w:r>
      <w:r w:rsidRPr="00FD4DE7">
        <w:rPr>
          <w:rFonts w:eastAsia="Calibri"/>
          <w:lang w:eastAsia="en-US"/>
        </w:rPr>
        <w:t>) дней письменно известить об этом другую Сторону, причем в письме необходимо указать, что оно является неот</w:t>
      </w:r>
      <w:r w:rsidRPr="00FD4DE7">
        <w:rPr>
          <w:rFonts w:eastAsia="Calibri"/>
          <w:lang w:eastAsia="en-US"/>
        </w:rPr>
        <w:t>ъ</w:t>
      </w:r>
      <w:r w:rsidRPr="00FD4DE7">
        <w:rPr>
          <w:rFonts w:eastAsia="Calibri"/>
          <w:lang w:eastAsia="en-US"/>
        </w:rPr>
        <w:t>емлемой, частью настоящего Договора.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Любая договоренность между </w:t>
      </w:r>
      <w:r w:rsidRPr="00FD4DE7">
        <w:rPr>
          <w:rFonts w:eastAsia="Calibri"/>
          <w:b/>
          <w:i/>
          <w:lang w:eastAsia="en-US"/>
        </w:rPr>
        <w:t>Сторонами</w:t>
      </w:r>
      <w:r w:rsidRPr="00FD4DE7">
        <w:rPr>
          <w:rFonts w:eastAsia="Calibri"/>
          <w:lang w:eastAsia="en-US"/>
        </w:rPr>
        <w:t xml:space="preserve">, влекущая за собой новые обстоятельства, которые не вытекают из настоящего Договора, должна быть письменно подтверждена </w:t>
      </w:r>
      <w:r w:rsidRPr="00FD4DE7">
        <w:rPr>
          <w:rFonts w:eastAsia="Calibri"/>
          <w:b/>
          <w:i/>
          <w:lang w:eastAsia="en-US"/>
        </w:rPr>
        <w:t>Сторонами</w:t>
      </w:r>
      <w:r w:rsidRPr="00FD4DE7">
        <w:rPr>
          <w:rFonts w:eastAsia="Calibri"/>
          <w:lang w:eastAsia="en-US"/>
        </w:rPr>
        <w:t xml:space="preserve"> в форме дополнений и изменений к настоящему  Договору.  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Все документы, связанные с исполнением настоящего Договора, считаются оформле</w:t>
      </w:r>
      <w:r w:rsidRPr="00FD4DE7">
        <w:rPr>
          <w:rFonts w:eastAsia="Calibri"/>
          <w:lang w:eastAsia="en-US"/>
        </w:rPr>
        <w:t>н</w:t>
      </w:r>
      <w:r w:rsidRPr="00FD4DE7">
        <w:rPr>
          <w:rFonts w:eastAsia="Calibri"/>
          <w:lang w:eastAsia="en-US"/>
        </w:rPr>
        <w:t xml:space="preserve">ными надлежащим образом, если скреплены печатями и подписями </w:t>
      </w:r>
      <w:r w:rsidRPr="00FD4DE7">
        <w:rPr>
          <w:rFonts w:eastAsia="Calibri"/>
          <w:b/>
          <w:i/>
          <w:lang w:eastAsia="en-US"/>
        </w:rPr>
        <w:t>Сторон</w:t>
      </w:r>
      <w:r w:rsidRPr="00FD4DE7">
        <w:rPr>
          <w:rFonts w:eastAsia="Calibri"/>
          <w:lang w:eastAsia="en-US"/>
        </w:rPr>
        <w:t>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lastRenderedPageBreak/>
        <w:t>Ни одна из</w:t>
      </w:r>
      <w:r w:rsidRPr="00FD4DE7">
        <w:rPr>
          <w:rFonts w:eastAsia="Calibri"/>
          <w:b/>
          <w:i/>
          <w:lang w:eastAsia="en-US"/>
        </w:rPr>
        <w:t xml:space="preserve"> Сторон</w:t>
      </w:r>
      <w:r w:rsidRPr="00FD4DE7">
        <w:rPr>
          <w:rFonts w:eastAsia="Calibri"/>
          <w:lang w:eastAsia="en-US"/>
        </w:rPr>
        <w:t xml:space="preserve"> не вправе передавать права и обязанности по настоящему договору третьей </w:t>
      </w:r>
      <w:r w:rsidRPr="00FD4DE7">
        <w:rPr>
          <w:rFonts w:eastAsia="Calibri"/>
          <w:b/>
          <w:i/>
          <w:lang w:eastAsia="en-US"/>
        </w:rPr>
        <w:t>Стороне</w:t>
      </w:r>
      <w:r w:rsidRPr="00FD4DE7">
        <w:rPr>
          <w:rFonts w:eastAsia="Calibri"/>
          <w:lang w:eastAsia="en-US"/>
        </w:rPr>
        <w:t xml:space="preserve"> без взаимного согласования.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После подписания настоящего Договора все предварительные переговоры по нему, п</w:t>
      </w:r>
      <w:r w:rsidRPr="00FD4DE7">
        <w:rPr>
          <w:rFonts w:eastAsia="Calibri"/>
          <w:lang w:eastAsia="en-US"/>
        </w:rPr>
        <w:t>е</w:t>
      </w:r>
      <w:r w:rsidRPr="00FD4DE7">
        <w:rPr>
          <w:rFonts w:eastAsia="Calibri"/>
          <w:lang w:eastAsia="en-US"/>
        </w:rPr>
        <w:t>реписка, предварительные соглашения и протоколы о намерениях теряют силу.</w:t>
      </w:r>
    </w:p>
    <w:p w:rsidR="00FD4DE7" w:rsidRPr="00FD4DE7" w:rsidRDefault="00FD4DE7" w:rsidP="00FD4DE7">
      <w:pPr>
        <w:numPr>
          <w:ilvl w:val="0"/>
          <w:numId w:val="39"/>
        </w:numPr>
        <w:jc w:val="both"/>
        <w:rPr>
          <w:rFonts w:eastAsia="Calibri"/>
          <w:b/>
          <w:lang w:eastAsia="en-US"/>
        </w:rPr>
      </w:pPr>
      <w:r w:rsidRPr="00FD4DE7">
        <w:rPr>
          <w:rFonts w:eastAsia="Calibri"/>
          <w:b/>
          <w:lang w:eastAsia="en-US"/>
        </w:rPr>
        <w:t>ЗАКЛЮЧИТЕЛЬНЫЕ ПОЛОЖЕНИЯ</w:t>
      </w:r>
    </w:p>
    <w:p w:rsidR="00FD4DE7" w:rsidRPr="00FD4DE7" w:rsidRDefault="00FD4DE7" w:rsidP="00FD4DE7">
      <w:pPr>
        <w:jc w:val="both"/>
        <w:rPr>
          <w:rFonts w:eastAsia="Calibri"/>
          <w:lang w:eastAsia="en-US"/>
        </w:rPr>
      </w:pP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Настоящий Договор составлен в двух экземплярах. Оба экземпляра идентичны и имеют одинаковую силу. У каждой из  </w:t>
      </w:r>
      <w:r w:rsidRPr="00FD4DE7">
        <w:rPr>
          <w:rFonts w:eastAsia="Calibri"/>
          <w:b/>
          <w:i/>
          <w:lang w:eastAsia="en-US"/>
        </w:rPr>
        <w:t>Сторон</w:t>
      </w:r>
      <w:r w:rsidRPr="00FD4DE7">
        <w:rPr>
          <w:rFonts w:eastAsia="Calibri"/>
          <w:lang w:eastAsia="en-US"/>
        </w:rPr>
        <w:t xml:space="preserve"> находится один экземпляр настоящего  Догов</w:t>
      </w:r>
      <w:r w:rsidRPr="00FD4DE7">
        <w:rPr>
          <w:rFonts w:eastAsia="Calibri"/>
          <w:lang w:eastAsia="en-US"/>
        </w:rPr>
        <w:t>о</w:t>
      </w:r>
      <w:r w:rsidRPr="00FD4DE7">
        <w:rPr>
          <w:rFonts w:eastAsia="Calibri"/>
          <w:lang w:eastAsia="en-US"/>
        </w:rPr>
        <w:t xml:space="preserve">ра. </w:t>
      </w: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Во всем ином, не урегулированном в настоящем Договоре, применяются нормы дейс</w:t>
      </w:r>
      <w:r w:rsidRPr="00FD4DE7">
        <w:rPr>
          <w:rFonts w:eastAsia="Calibri"/>
          <w:lang w:eastAsia="en-US"/>
        </w:rPr>
        <w:t>т</w:t>
      </w:r>
      <w:r w:rsidRPr="00FD4DE7">
        <w:rPr>
          <w:rFonts w:eastAsia="Calibri"/>
          <w:lang w:eastAsia="en-US"/>
        </w:rPr>
        <w:t>вующего гражданского законодательства Российской Федерации.</w:t>
      </w:r>
    </w:p>
    <w:p w:rsidR="00FD4DE7" w:rsidRPr="00FD4DE7" w:rsidRDefault="00FD4DE7" w:rsidP="00FD4DE7">
      <w:pPr>
        <w:numPr>
          <w:ilvl w:val="0"/>
          <w:numId w:val="39"/>
        </w:numPr>
        <w:jc w:val="both"/>
        <w:rPr>
          <w:rFonts w:eastAsia="Calibri"/>
          <w:b/>
          <w:lang w:eastAsia="en-US"/>
        </w:rPr>
      </w:pPr>
      <w:r w:rsidRPr="00FD4DE7">
        <w:rPr>
          <w:rFonts w:eastAsia="Calibri"/>
          <w:b/>
          <w:lang w:eastAsia="en-US"/>
        </w:rPr>
        <w:t>ПРИЛОЖЕНИЯ, ЯВЛЯЮЩИЕСЯ НЕОТЕМЛЕМОЙ ЧАСТЬЮ НАСТОЯЩЕГО ДОГОВОРА</w:t>
      </w:r>
    </w:p>
    <w:p w:rsidR="00FD4DE7" w:rsidRPr="00FD4DE7" w:rsidRDefault="00FD4DE7" w:rsidP="00FD4DE7">
      <w:pPr>
        <w:jc w:val="both"/>
        <w:rPr>
          <w:rFonts w:eastAsia="Calibri"/>
          <w:b/>
          <w:lang w:eastAsia="en-US"/>
        </w:rPr>
      </w:pPr>
    </w:p>
    <w:p w:rsidR="00FD4DE7" w:rsidRP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 xml:space="preserve">Приложение №1 - техническое задание на </w:t>
      </w:r>
      <w:r w:rsidR="006D1BB8">
        <w:rPr>
          <w:rFonts w:eastAsia="Calibri"/>
          <w:lang w:eastAsia="en-US"/>
        </w:rPr>
        <w:t>2</w:t>
      </w:r>
      <w:r w:rsidR="00324073">
        <w:rPr>
          <w:rFonts w:eastAsia="Calibri"/>
          <w:lang w:eastAsia="en-US"/>
        </w:rPr>
        <w:t xml:space="preserve"> </w:t>
      </w:r>
      <w:r w:rsidRPr="00FD4DE7">
        <w:rPr>
          <w:rFonts w:eastAsia="Calibri"/>
          <w:lang w:eastAsia="en-US"/>
        </w:rPr>
        <w:t>листах.</w:t>
      </w:r>
    </w:p>
    <w:p w:rsidR="00FD4DE7" w:rsidRDefault="00FD4DE7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 w:rsidRPr="00FD4DE7">
        <w:rPr>
          <w:rFonts w:eastAsia="Calibri"/>
          <w:lang w:eastAsia="en-US"/>
        </w:rPr>
        <w:t>Приложение №2 - смет</w:t>
      </w:r>
      <w:bookmarkStart w:id="0" w:name="_GoBack"/>
      <w:bookmarkEnd w:id="0"/>
      <w:r w:rsidRPr="00FD4DE7">
        <w:rPr>
          <w:rFonts w:eastAsia="Calibri"/>
          <w:lang w:eastAsia="en-US"/>
        </w:rPr>
        <w:t>а №__  на ___ листах.</w:t>
      </w:r>
    </w:p>
    <w:p w:rsidR="00324073" w:rsidRPr="00FD4DE7" w:rsidRDefault="00324073" w:rsidP="00FD4DE7">
      <w:pPr>
        <w:numPr>
          <w:ilvl w:val="1"/>
          <w:numId w:val="39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Приложение №3 – график производства работ (календарный план) – на 1 листе.</w:t>
      </w:r>
    </w:p>
    <w:p w:rsidR="00FD4DE7" w:rsidRPr="00FD4DE7" w:rsidRDefault="00FD4DE7" w:rsidP="00FD4DE7">
      <w:pPr>
        <w:jc w:val="both"/>
        <w:rPr>
          <w:rFonts w:eastAsia="Calibri"/>
          <w:lang w:eastAsia="en-US"/>
        </w:rPr>
      </w:pPr>
    </w:p>
    <w:p w:rsidR="00FD4DE7" w:rsidRPr="00FD4DE7" w:rsidRDefault="00FD4DE7" w:rsidP="00FD4DE7">
      <w:pPr>
        <w:numPr>
          <w:ilvl w:val="0"/>
          <w:numId w:val="39"/>
        </w:numPr>
        <w:jc w:val="both"/>
        <w:rPr>
          <w:rFonts w:eastAsia="Calibri"/>
          <w:b/>
          <w:lang w:eastAsia="en-US"/>
        </w:rPr>
      </w:pPr>
      <w:r w:rsidRPr="00FD4DE7">
        <w:rPr>
          <w:rFonts w:eastAsia="Calibri"/>
          <w:b/>
          <w:lang w:eastAsia="en-US"/>
        </w:rPr>
        <w:t>ЮРИДИЧЕСКИЕ АДРЕСА, БАНКОВСКИЕ РЕКВИЗИТЫ</w:t>
      </w:r>
    </w:p>
    <w:p w:rsidR="00FD4DE7" w:rsidRPr="00FD4DE7" w:rsidRDefault="00FD4DE7" w:rsidP="00FD4DE7">
      <w:pPr>
        <w:jc w:val="both"/>
        <w:rPr>
          <w:rFonts w:eastAsia="Calibri"/>
          <w:b/>
          <w:lang w:eastAsia="en-US"/>
        </w:rPr>
      </w:pPr>
      <w:r w:rsidRPr="00FD4DE7">
        <w:rPr>
          <w:rFonts w:eastAsia="Calibri"/>
          <w:b/>
          <w:lang w:eastAsia="en-US"/>
        </w:rPr>
        <w:t>И ПОДПИСИ СТОРОН</w:t>
      </w:r>
    </w:p>
    <w:p w:rsidR="00FD4DE7" w:rsidRPr="00FD4DE7" w:rsidRDefault="00FD4DE7" w:rsidP="00FD4DE7">
      <w:pPr>
        <w:jc w:val="both"/>
        <w:rPr>
          <w:rFonts w:eastAsia="Calibri"/>
          <w:b/>
          <w:lang w:eastAsia="en-US"/>
        </w:rPr>
      </w:pPr>
    </w:p>
    <w:tbl>
      <w:tblPr>
        <w:tblW w:w="18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08"/>
        <w:gridCol w:w="4769"/>
        <w:gridCol w:w="4131"/>
        <w:gridCol w:w="4131"/>
      </w:tblGrid>
      <w:tr w:rsidR="00FD4DE7" w:rsidRPr="00FD4DE7" w:rsidTr="00557163">
        <w:trPr>
          <w:trHeight w:val="3841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FD4DE7" w:rsidRPr="00FD4DE7" w:rsidRDefault="00FD4DE7" w:rsidP="00FD4DE7">
            <w:pPr>
              <w:jc w:val="both"/>
              <w:rPr>
                <w:rFonts w:eastAsia="Calibri"/>
                <w:b/>
                <w:lang w:eastAsia="en-US"/>
              </w:rPr>
            </w:pPr>
            <w:r w:rsidRPr="00FD4DE7">
              <w:rPr>
                <w:rFonts w:eastAsia="Calibri"/>
                <w:b/>
                <w:lang w:eastAsia="en-US"/>
              </w:rPr>
              <w:t>«Заказчик»:</w:t>
            </w:r>
          </w:p>
          <w:p w:rsidR="00FD4DE7" w:rsidRPr="00FD4DE7" w:rsidRDefault="00FD4DE7" w:rsidP="00FD4DE7">
            <w:pPr>
              <w:jc w:val="both"/>
              <w:rPr>
                <w:rFonts w:eastAsia="Calibri"/>
                <w:b/>
                <w:lang w:eastAsia="en-US"/>
              </w:rPr>
            </w:pPr>
            <w:r w:rsidRPr="00FD4DE7">
              <w:rPr>
                <w:rFonts w:eastAsia="Calibri"/>
                <w:b/>
                <w:lang w:eastAsia="en-US"/>
              </w:rPr>
              <w:t>ОАО «ВНИПИпромтехнологии»</w:t>
            </w:r>
          </w:p>
          <w:p w:rsidR="00FD4DE7" w:rsidRPr="00FD4DE7" w:rsidRDefault="00FD4DE7" w:rsidP="00FD4DE7">
            <w:pPr>
              <w:jc w:val="both"/>
              <w:rPr>
                <w:rFonts w:eastAsia="Calibri"/>
                <w:lang w:eastAsia="en-US"/>
              </w:rPr>
            </w:pPr>
            <w:r w:rsidRPr="00FD4DE7">
              <w:rPr>
                <w:rFonts w:eastAsia="Calibri"/>
                <w:lang w:eastAsia="en-US"/>
              </w:rPr>
              <w:t>Юридический адрес: 115409, г. Москва</w:t>
            </w:r>
          </w:p>
          <w:p w:rsidR="00FD4DE7" w:rsidRPr="00FD4DE7" w:rsidRDefault="00FD4DE7" w:rsidP="00FD4DE7">
            <w:pPr>
              <w:jc w:val="both"/>
              <w:rPr>
                <w:rFonts w:eastAsia="Calibri"/>
                <w:lang w:eastAsia="en-US"/>
              </w:rPr>
            </w:pPr>
            <w:r w:rsidRPr="00FD4DE7">
              <w:rPr>
                <w:rFonts w:eastAsia="Calibri"/>
                <w:lang w:eastAsia="en-US"/>
              </w:rPr>
              <w:t>Каширское ш., д.33</w:t>
            </w:r>
          </w:p>
          <w:p w:rsidR="00FD4DE7" w:rsidRPr="00FD4DE7" w:rsidRDefault="00FD4DE7" w:rsidP="00FD4DE7">
            <w:pPr>
              <w:jc w:val="both"/>
              <w:rPr>
                <w:rFonts w:eastAsia="Calibri"/>
                <w:lang w:eastAsia="en-US"/>
              </w:rPr>
            </w:pPr>
            <w:r w:rsidRPr="00FD4DE7">
              <w:rPr>
                <w:rFonts w:eastAsia="Calibri"/>
                <w:lang w:eastAsia="en-US"/>
              </w:rPr>
              <w:t>Тел.</w:t>
            </w:r>
            <w:r w:rsidRPr="00FD4D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D4DE7">
              <w:rPr>
                <w:rFonts w:eastAsia="Calibri"/>
                <w:lang w:eastAsia="en-US"/>
              </w:rPr>
              <w:t>(495) 324-82-65/(495)324-86-08</w:t>
            </w:r>
          </w:p>
          <w:p w:rsidR="00FD4DE7" w:rsidRPr="00FD4DE7" w:rsidRDefault="00FD4DE7" w:rsidP="00FD4DE7">
            <w:pPr>
              <w:jc w:val="both"/>
              <w:rPr>
                <w:rFonts w:eastAsia="Calibri"/>
                <w:lang w:eastAsia="en-US"/>
              </w:rPr>
            </w:pPr>
            <w:r w:rsidRPr="00FD4DE7">
              <w:rPr>
                <w:rFonts w:eastAsia="Calibri"/>
                <w:lang w:eastAsia="en-US"/>
              </w:rPr>
              <w:t>Р/сч. 40702810238060052812</w:t>
            </w:r>
          </w:p>
          <w:p w:rsidR="00FD4DE7" w:rsidRPr="00FD4DE7" w:rsidRDefault="00FD4DE7" w:rsidP="00FD4DE7">
            <w:pPr>
              <w:jc w:val="both"/>
              <w:rPr>
                <w:rFonts w:eastAsia="Calibri"/>
                <w:lang w:eastAsia="en-US"/>
              </w:rPr>
            </w:pPr>
            <w:r w:rsidRPr="00FD4DE7">
              <w:rPr>
                <w:rFonts w:eastAsia="Calibri"/>
                <w:lang w:eastAsia="en-US"/>
              </w:rPr>
              <w:t xml:space="preserve">В Московском банке Сбербанка </w:t>
            </w:r>
          </w:p>
          <w:p w:rsidR="00FD4DE7" w:rsidRPr="00FD4DE7" w:rsidRDefault="00FD4DE7" w:rsidP="00FD4DE7">
            <w:pPr>
              <w:jc w:val="both"/>
              <w:rPr>
                <w:rFonts w:eastAsia="Calibri"/>
                <w:lang w:eastAsia="en-US"/>
              </w:rPr>
            </w:pPr>
            <w:r w:rsidRPr="00FD4DE7">
              <w:rPr>
                <w:rFonts w:eastAsia="Calibri"/>
                <w:lang w:eastAsia="en-US"/>
              </w:rPr>
              <w:t>России ОАО г. Москва</w:t>
            </w:r>
          </w:p>
          <w:p w:rsidR="00FD4DE7" w:rsidRPr="00FD4DE7" w:rsidRDefault="00FD4DE7" w:rsidP="00FD4DE7">
            <w:pPr>
              <w:jc w:val="both"/>
              <w:rPr>
                <w:rFonts w:eastAsia="Calibri"/>
                <w:lang w:eastAsia="en-US"/>
              </w:rPr>
            </w:pPr>
            <w:r w:rsidRPr="00FD4DE7">
              <w:rPr>
                <w:rFonts w:eastAsia="Calibri"/>
                <w:lang w:eastAsia="en-US"/>
              </w:rPr>
              <w:t>К/сч. 30101810400000000225</w:t>
            </w:r>
          </w:p>
          <w:p w:rsidR="00FD4DE7" w:rsidRPr="00FD4DE7" w:rsidRDefault="00FD4DE7" w:rsidP="00FD4DE7">
            <w:pPr>
              <w:jc w:val="both"/>
              <w:rPr>
                <w:rFonts w:eastAsia="Calibri"/>
                <w:lang w:eastAsia="en-US"/>
              </w:rPr>
            </w:pPr>
            <w:r w:rsidRPr="00FD4DE7">
              <w:rPr>
                <w:rFonts w:eastAsia="Calibri"/>
                <w:lang w:eastAsia="en-US"/>
              </w:rPr>
              <w:t>БИК 044525225</w:t>
            </w:r>
          </w:p>
          <w:p w:rsidR="00FD4DE7" w:rsidRPr="00FD4DE7" w:rsidRDefault="00FD4DE7" w:rsidP="00FD4DE7">
            <w:pPr>
              <w:jc w:val="both"/>
              <w:rPr>
                <w:rFonts w:eastAsia="Calibri"/>
                <w:lang w:eastAsia="en-US"/>
              </w:rPr>
            </w:pPr>
            <w:r w:rsidRPr="00FD4DE7">
              <w:rPr>
                <w:rFonts w:eastAsia="Calibri"/>
                <w:lang w:eastAsia="en-US"/>
              </w:rPr>
              <w:lastRenderedPageBreak/>
              <w:t>ИНН 7724683379</w:t>
            </w:r>
          </w:p>
          <w:p w:rsidR="00FD4DE7" w:rsidRPr="00FD4DE7" w:rsidRDefault="00FD4DE7" w:rsidP="00FD4DE7">
            <w:pPr>
              <w:jc w:val="both"/>
              <w:rPr>
                <w:rFonts w:eastAsia="Calibri"/>
                <w:lang w:eastAsia="en-US"/>
              </w:rPr>
            </w:pPr>
            <w:r w:rsidRPr="00FD4DE7">
              <w:rPr>
                <w:rFonts w:eastAsia="Calibri"/>
                <w:lang w:eastAsia="en-US"/>
              </w:rPr>
              <w:t>КПП 772401001</w:t>
            </w:r>
          </w:p>
          <w:p w:rsidR="00FD4DE7" w:rsidRPr="00FD4DE7" w:rsidRDefault="00FD4DE7" w:rsidP="00FD4DE7">
            <w:pPr>
              <w:jc w:val="both"/>
              <w:rPr>
                <w:rFonts w:eastAsia="Calibri"/>
                <w:b/>
                <w:lang w:eastAsia="en-US"/>
              </w:rPr>
            </w:pPr>
          </w:p>
          <w:p w:rsidR="00FD4DE7" w:rsidRPr="00FD4DE7" w:rsidRDefault="00FD4DE7" w:rsidP="00FD4DE7">
            <w:pPr>
              <w:jc w:val="both"/>
              <w:rPr>
                <w:rFonts w:eastAsia="Calibri"/>
                <w:b/>
                <w:lang w:eastAsia="en-US"/>
              </w:rPr>
            </w:pPr>
          </w:p>
          <w:p w:rsidR="00FD4DE7" w:rsidRPr="00FD4DE7" w:rsidRDefault="00FD4DE7" w:rsidP="00FD4DE7">
            <w:pPr>
              <w:jc w:val="both"/>
              <w:rPr>
                <w:rFonts w:eastAsia="Calibri"/>
                <w:b/>
                <w:lang w:eastAsia="en-US"/>
              </w:rPr>
            </w:pPr>
            <w:r w:rsidRPr="00FD4DE7">
              <w:rPr>
                <w:rFonts w:eastAsia="Calibri"/>
                <w:b/>
                <w:lang w:eastAsia="en-US"/>
              </w:rPr>
              <w:t xml:space="preserve">«От Заказчика»:                            </w:t>
            </w:r>
          </w:p>
          <w:p w:rsidR="00FD4DE7" w:rsidRPr="00FD4DE7" w:rsidRDefault="00FD4DE7" w:rsidP="00FD4DE7">
            <w:pPr>
              <w:jc w:val="both"/>
              <w:rPr>
                <w:rFonts w:eastAsia="Calibri"/>
                <w:lang w:eastAsia="en-US"/>
              </w:rPr>
            </w:pPr>
            <w:r w:rsidRPr="00FD4DE7">
              <w:rPr>
                <w:rFonts w:eastAsia="Calibri"/>
                <w:b/>
                <w:lang w:eastAsia="en-US"/>
              </w:rPr>
              <w:t>Директор ОАО «ВНИПИпромтехнологии»</w:t>
            </w:r>
            <w:r w:rsidRPr="00FD4DE7">
              <w:rPr>
                <w:rFonts w:eastAsia="Calibri"/>
                <w:lang w:eastAsia="en-US"/>
              </w:rPr>
              <w:t xml:space="preserve"> </w:t>
            </w:r>
          </w:p>
          <w:p w:rsidR="00FD4DE7" w:rsidRPr="00FD4DE7" w:rsidRDefault="00FD4DE7" w:rsidP="00FD4DE7">
            <w:pPr>
              <w:jc w:val="both"/>
              <w:rPr>
                <w:rFonts w:eastAsia="Calibri"/>
                <w:lang w:eastAsia="en-US"/>
              </w:rPr>
            </w:pPr>
          </w:p>
          <w:p w:rsidR="00FD4DE7" w:rsidRPr="00FD4DE7" w:rsidRDefault="00FD4DE7" w:rsidP="00FD4DE7">
            <w:pPr>
              <w:jc w:val="both"/>
              <w:rPr>
                <w:rFonts w:eastAsia="Calibri"/>
                <w:lang w:eastAsia="en-US"/>
              </w:rPr>
            </w:pPr>
            <w:r w:rsidRPr="00FD4DE7">
              <w:rPr>
                <w:rFonts w:eastAsia="Calibri"/>
                <w:lang w:eastAsia="en-US"/>
              </w:rPr>
              <w:softHyphen/>
            </w:r>
            <w:r w:rsidRPr="00FD4DE7">
              <w:rPr>
                <w:rFonts w:eastAsia="Calibri"/>
                <w:lang w:eastAsia="en-US"/>
              </w:rPr>
              <w:softHyphen/>
            </w:r>
            <w:r w:rsidRPr="00FD4DE7">
              <w:rPr>
                <w:rFonts w:eastAsia="Calibri"/>
                <w:lang w:eastAsia="en-US"/>
              </w:rPr>
              <w:softHyphen/>
            </w:r>
            <w:r w:rsidRPr="00FD4DE7">
              <w:rPr>
                <w:rFonts w:eastAsia="Calibri"/>
                <w:lang w:eastAsia="en-US"/>
              </w:rPr>
              <w:softHyphen/>
            </w:r>
            <w:r w:rsidRPr="00FD4DE7">
              <w:rPr>
                <w:rFonts w:eastAsia="Calibri"/>
                <w:lang w:eastAsia="en-US"/>
              </w:rPr>
              <w:softHyphen/>
            </w:r>
            <w:r w:rsidRPr="00FD4DE7">
              <w:rPr>
                <w:rFonts w:eastAsia="Calibri"/>
                <w:lang w:eastAsia="en-US"/>
              </w:rPr>
              <w:softHyphen/>
            </w:r>
            <w:r w:rsidRPr="00FD4DE7">
              <w:rPr>
                <w:rFonts w:eastAsia="Calibri"/>
                <w:lang w:eastAsia="en-US"/>
              </w:rPr>
              <w:softHyphen/>
            </w:r>
            <w:r w:rsidRPr="00FD4DE7">
              <w:rPr>
                <w:rFonts w:eastAsia="Calibri"/>
                <w:lang w:eastAsia="en-US"/>
              </w:rPr>
              <w:softHyphen/>
            </w:r>
            <w:r w:rsidRPr="00FD4DE7">
              <w:rPr>
                <w:rFonts w:eastAsia="Calibri"/>
                <w:lang w:eastAsia="en-US"/>
              </w:rPr>
              <w:softHyphen/>
            </w:r>
            <w:r w:rsidRPr="00FD4DE7">
              <w:rPr>
                <w:rFonts w:eastAsia="Calibri"/>
                <w:lang w:eastAsia="en-US"/>
              </w:rPr>
              <w:softHyphen/>
            </w:r>
            <w:r w:rsidRPr="00FD4DE7">
              <w:rPr>
                <w:rFonts w:eastAsia="Calibri"/>
                <w:lang w:eastAsia="en-US"/>
              </w:rPr>
              <w:softHyphen/>
              <w:t>_____________________/Н.Ф.Лобанов/</w:t>
            </w:r>
          </w:p>
          <w:p w:rsidR="00FD4DE7" w:rsidRPr="00FD4DE7" w:rsidRDefault="00FD4DE7" w:rsidP="00FD4DE7">
            <w:pPr>
              <w:jc w:val="both"/>
              <w:rPr>
                <w:rFonts w:eastAsia="Calibri"/>
                <w:lang w:eastAsia="en-US"/>
              </w:rPr>
            </w:pPr>
            <w:r w:rsidRPr="00FD4DE7">
              <w:rPr>
                <w:rFonts w:eastAsia="Calibri"/>
                <w:lang w:eastAsia="en-US"/>
              </w:rPr>
              <w:t>М.П.</w:t>
            </w: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FD4DE7" w:rsidRPr="00FD4DE7" w:rsidRDefault="00FD4DE7" w:rsidP="00FD4DE7">
            <w:pPr>
              <w:jc w:val="both"/>
              <w:rPr>
                <w:rFonts w:eastAsia="Calibri"/>
                <w:b/>
                <w:lang w:eastAsia="en-US"/>
              </w:rPr>
            </w:pPr>
            <w:r w:rsidRPr="00FD4DE7">
              <w:rPr>
                <w:rFonts w:eastAsia="Calibri"/>
                <w:b/>
                <w:lang w:eastAsia="en-US"/>
              </w:rPr>
              <w:lastRenderedPageBreak/>
              <w:t>«Подрядчик»:</w:t>
            </w:r>
          </w:p>
          <w:p w:rsidR="00FD4DE7" w:rsidRPr="00FD4DE7" w:rsidRDefault="00FD4DE7" w:rsidP="00FD4DE7">
            <w:pPr>
              <w:jc w:val="both"/>
              <w:rPr>
                <w:rFonts w:eastAsia="Calibri"/>
                <w:b/>
                <w:lang w:eastAsia="en-US"/>
              </w:rPr>
            </w:pPr>
            <w:r w:rsidRPr="00FD4DE7">
              <w:rPr>
                <w:rFonts w:eastAsia="Calibri"/>
                <w:lang w:eastAsia="en-US"/>
              </w:rPr>
              <w:t>Наименование организ</w:t>
            </w:r>
            <w:r w:rsidRPr="00FD4DE7">
              <w:rPr>
                <w:rFonts w:eastAsia="Calibri"/>
                <w:lang w:eastAsia="en-US"/>
              </w:rPr>
              <w:t>а</w:t>
            </w:r>
            <w:r w:rsidRPr="00FD4DE7">
              <w:rPr>
                <w:rFonts w:eastAsia="Calibri"/>
                <w:lang w:eastAsia="en-US"/>
              </w:rPr>
              <w:t>ции</w:t>
            </w:r>
            <w:r w:rsidRPr="00FD4DE7">
              <w:rPr>
                <w:rFonts w:eastAsia="Calibri"/>
                <w:b/>
                <w:lang w:eastAsia="en-US"/>
              </w:rPr>
              <w:t>:_________________</w:t>
            </w:r>
          </w:p>
          <w:p w:rsidR="00FD4DE7" w:rsidRPr="00FD4DE7" w:rsidRDefault="00FD4DE7" w:rsidP="00FD4DE7">
            <w:pPr>
              <w:jc w:val="both"/>
              <w:rPr>
                <w:rFonts w:eastAsia="Calibri"/>
                <w:b/>
                <w:lang w:eastAsia="en-US"/>
              </w:rPr>
            </w:pPr>
            <w:r w:rsidRPr="00FD4DE7">
              <w:rPr>
                <w:rFonts w:eastAsia="Calibri"/>
                <w:b/>
                <w:lang w:eastAsia="en-US"/>
              </w:rPr>
              <w:t>_________________________________________</w:t>
            </w:r>
          </w:p>
          <w:p w:rsidR="00FD4DE7" w:rsidRPr="00FD4DE7" w:rsidRDefault="00FD4DE7" w:rsidP="00FD4DE7">
            <w:pPr>
              <w:jc w:val="both"/>
              <w:rPr>
                <w:rFonts w:eastAsia="Calibri"/>
                <w:lang w:eastAsia="en-US"/>
              </w:rPr>
            </w:pPr>
            <w:r w:rsidRPr="00FD4DE7">
              <w:rPr>
                <w:rFonts w:eastAsia="Calibri"/>
                <w:lang w:eastAsia="en-US"/>
              </w:rPr>
              <w:t>Юридический адрес:_______________________</w:t>
            </w:r>
          </w:p>
          <w:p w:rsidR="00FD4DE7" w:rsidRPr="00FD4DE7" w:rsidRDefault="00FD4DE7" w:rsidP="00FD4DE7">
            <w:pPr>
              <w:jc w:val="both"/>
              <w:rPr>
                <w:rFonts w:eastAsia="Calibri"/>
                <w:lang w:eastAsia="en-US"/>
              </w:rPr>
            </w:pPr>
            <w:r w:rsidRPr="00FD4DE7">
              <w:rPr>
                <w:rFonts w:eastAsia="Calibri"/>
                <w:lang w:eastAsia="en-US"/>
              </w:rPr>
              <w:t>_________________________________________</w:t>
            </w:r>
          </w:p>
          <w:p w:rsidR="00FD4DE7" w:rsidRPr="00FD4DE7" w:rsidRDefault="00FD4DE7" w:rsidP="00FD4DE7">
            <w:pPr>
              <w:jc w:val="both"/>
              <w:rPr>
                <w:rFonts w:eastAsia="Calibri"/>
                <w:lang w:eastAsia="en-US"/>
              </w:rPr>
            </w:pPr>
            <w:r w:rsidRPr="00FD4DE7">
              <w:rPr>
                <w:rFonts w:eastAsia="Calibri"/>
                <w:lang w:eastAsia="en-US"/>
              </w:rPr>
              <w:t>Тел. _____________________________________</w:t>
            </w:r>
          </w:p>
          <w:p w:rsidR="00FD4DE7" w:rsidRPr="00FD4DE7" w:rsidRDefault="00FD4DE7" w:rsidP="00FD4DE7">
            <w:pPr>
              <w:jc w:val="both"/>
              <w:rPr>
                <w:rFonts w:eastAsia="Calibri"/>
                <w:lang w:eastAsia="en-US"/>
              </w:rPr>
            </w:pPr>
            <w:r w:rsidRPr="00FD4DE7">
              <w:rPr>
                <w:rFonts w:eastAsia="Calibri"/>
                <w:lang w:eastAsia="en-US"/>
              </w:rPr>
              <w:t>Р/сч._____________________________________</w:t>
            </w:r>
          </w:p>
          <w:p w:rsidR="00FD4DE7" w:rsidRPr="00FD4DE7" w:rsidRDefault="00FD4DE7" w:rsidP="00FD4DE7">
            <w:pPr>
              <w:jc w:val="both"/>
              <w:rPr>
                <w:rFonts w:eastAsia="Calibri"/>
                <w:lang w:eastAsia="en-US"/>
              </w:rPr>
            </w:pPr>
            <w:r w:rsidRPr="00FD4DE7">
              <w:rPr>
                <w:rFonts w:eastAsia="Calibri"/>
                <w:lang w:eastAsia="en-US"/>
              </w:rPr>
              <w:t>_________________________________________</w:t>
            </w:r>
          </w:p>
          <w:p w:rsidR="00FD4DE7" w:rsidRPr="00FD4DE7" w:rsidRDefault="00FD4DE7" w:rsidP="00FD4DE7">
            <w:pPr>
              <w:jc w:val="both"/>
              <w:rPr>
                <w:rFonts w:eastAsia="Calibri"/>
                <w:lang w:eastAsia="en-US"/>
              </w:rPr>
            </w:pPr>
            <w:r w:rsidRPr="00FD4DE7">
              <w:rPr>
                <w:rFonts w:eastAsia="Calibri"/>
                <w:lang w:eastAsia="en-US"/>
              </w:rPr>
              <w:t>К/сч._____________________________________</w:t>
            </w:r>
          </w:p>
          <w:p w:rsidR="00FD4DE7" w:rsidRPr="00FD4DE7" w:rsidRDefault="00FD4DE7" w:rsidP="00FD4DE7">
            <w:pPr>
              <w:jc w:val="both"/>
              <w:rPr>
                <w:rFonts w:eastAsia="Calibri"/>
                <w:lang w:eastAsia="en-US"/>
              </w:rPr>
            </w:pPr>
            <w:r w:rsidRPr="00FD4DE7">
              <w:rPr>
                <w:rFonts w:eastAsia="Calibri"/>
                <w:lang w:eastAsia="en-US"/>
              </w:rPr>
              <w:lastRenderedPageBreak/>
              <w:t>БИК_____________________________________</w:t>
            </w:r>
          </w:p>
          <w:p w:rsidR="00FD4DE7" w:rsidRPr="00FD4DE7" w:rsidRDefault="00FD4DE7" w:rsidP="00FD4DE7">
            <w:pPr>
              <w:jc w:val="both"/>
              <w:rPr>
                <w:rFonts w:eastAsia="Calibri"/>
                <w:lang w:eastAsia="en-US"/>
              </w:rPr>
            </w:pPr>
            <w:r w:rsidRPr="00FD4DE7">
              <w:rPr>
                <w:rFonts w:eastAsia="Calibri"/>
                <w:lang w:eastAsia="en-US"/>
              </w:rPr>
              <w:t>ИНН____________________________________</w:t>
            </w:r>
          </w:p>
          <w:p w:rsidR="00FD4DE7" w:rsidRPr="00FD4DE7" w:rsidRDefault="00FD4DE7" w:rsidP="00FD4DE7">
            <w:pPr>
              <w:jc w:val="both"/>
              <w:rPr>
                <w:rFonts w:eastAsia="Calibri"/>
                <w:lang w:eastAsia="en-US"/>
              </w:rPr>
            </w:pPr>
            <w:r w:rsidRPr="00FD4DE7">
              <w:rPr>
                <w:rFonts w:eastAsia="Calibri"/>
                <w:lang w:eastAsia="en-US"/>
              </w:rPr>
              <w:t>КПП____________________________________</w:t>
            </w:r>
          </w:p>
          <w:p w:rsidR="00FD4DE7" w:rsidRPr="00FD4DE7" w:rsidRDefault="00FD4DE7" w:rsidP="00FD4DE7">
            <w:pPr>
              <w:jc w:val="both"/>
              <w:rPr>
                <w:rFonts w:eastAsia="Calibri"/>
                <w:lang w:eastAsia="en-US"/>
              </w:rPr>
            </w:pPr>
          </w:p>
          <w:p w:rsidR="00FD4DE7" w:rsidRPr="00FD4DE7" w:rsidRDefault="00FD4DE7" w:rsidP="00FD4DE7">
            <w:pPr>
              <w:jc w:val="both"/>
              <w:rPr>
                <w:rFonts w:eastAsia="Calibri"/>
                <w:lang w:eastAsia="en-US"/>
              </w:rPr>
            </w:pPr>
            <w:r w:rsidRPr="00FD4DE7">
              <w:rPr>
                <w:rFonts w:eastAsia="Calibri"/>
                <w:lang w:eastAsia="en-US"/>
              </w:rPr>
              <w:t xml:space="preserve"> </w:t>
            </w:r>
          </w:p>
          <w:p w:rsidR="00FD4DE7" w:rsidRPr="00FD4DE7" w:rsidRDefault="00FD4DE7" w:rsidP="00FD4DE7">
            <w:pPr>
              <w:jc w:val="both"/>
              <w:rPr>
                <w:rFonts w:eastAsia="Calibri"/>
                <w:b/>
                <w:lang w:eastAsia="en-US"/>
              </w:rPr>
            </w:pPr>
            <w:r w:rsidRPr="00FD4DE7">
              <w:rPr>
                <w:rFonts w:eastAsia="Calibri"/>
                <w:b/>
                <w:lang w:eastAsia="en-US"/>
              </w:rPr>
              <w:t>«От Подрядчика»: _________________________________________</w:t>
            </w:r>
          </w:p>
          <w:p w:rsidR="00FD4DE7" w:rsidRPr="00FD4DE7" w:rsidRDefault="00FD4DE7" w:rsidP="00FD4DE7">
            <w:pPr>
              <w:jc w:val="both"/>
              <w:rPr>
                <w:rFonts w:eastAsia="Calibri"/>
                <w:lang w:eastAsia="en-US"/>
              </w:rPr>
            </w:pPr>
          </w:p>
          <w:p w:rsidR="00FD4DE7" w:rsidRPr="00FD4DE7" w:rsidRDefault="00FD4DE7" w:rsidP="00FD4DE7">
            <w:pPr>
              <w:jc w:val="both"/>
              <w:rPr>
                <w:rFonts w:eastAsia="Calibri"/>
                <w:lang w:eastAsia="en-US"/>
              </w:rPr>
            </w:pPr>
            <w:r w:rsidRPr="00FD4DE7">
              <w:rPr>
                <w:rFonts w:eastAsia="Calibri"/>
                <w:lang w:eastAsia="en-US"/>
              </w:rPr>
              <w:t>_____________________________/___________/</w:t>
            </w:r>
          </w:p>
          <w:p w:rsidR="00FD4DE7" w:rsidRPr="00FD4DE7" w:rsidRDefault="00FD4DE7" w:rsidP="00FD4DE7">
            <w:pPr>
              <w:jc w:val="both"/>
              <w:rPr>
                <w:rFonts w:eastAsia="Calibri"/>
                <w:lang w:eastAsia="en-US"/>
              </w:rPr>
            </w:pPr>
            <w:r w:rsidRPr="00FD4DE7">
              <w:rPr>
                <w:rFonts w:eastAsia="Calibri"/>
                <w:lang w:eastAsia="en-US"/>
              </w:rPr>
              <w:t>М.П.</w:t>
            </w:r>
          </w:p>
        </w:tc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:rsidR="00FD4DE7" w:rsidRPr="00FD4DE7" w:rsidRDefault="00FD4DE7" w:rsidP="00FD4DE7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464" w:type="dxa"/>
            <w:tcBorders>
              <w:left w:val="nil"/>
            </w:tcBorders>
          </w:tcPr>
          <w:p w:rsidR="00FD4DE7" w:rsidRPr="00FD4DE7" w:rsidRDefault="00FD4DE7" w:rsidP="00FD4DE7">
            <w:pPr>
              <w:jc w:val="both"/>
              <w:rPr>
                <w:rFonts w:eastAsia="Calibri"/>
                <w:lang w:eastAsia="en-US"/>
              </w:rPr>
            </w:pPr>
          </w:p>
        </w:tc>
      </w:tr>
    </w:tbl>
    <w:p w:rsidR="00FD4DE7" w:rsidRPr="00FD4DE7" w:rsidRDefault="00FD4DE7" w:rsidP="00FD4DE7">
      <w:pPr>
        <w:rPr>
          <w:rFonts w:eastAsia="Calibri"/>
          <w:lang w:eastAsia="en-US"/>
        </w:rPr>
      </w:pPr>
    </w:p>
    <w:p w:rsidR="002233C7" w:rsidRDefault="002233C7" w:rsidP="00884EBC">
      <w:pPr>
        <w:rPr>
          <w:rFonts w:ascii="Arial Narrow" w:hAnsi="Arial Narrow"/>
        </w:rPr>
      </w:pPr>
    </w:p>
    <w:p w:rsidR="00243D63" w:rsidRDefault="00243D63" w:rsidP="00884EBC">
      <w:pPr>
        <w:rPr>
          <w:rFonts w:ascii="Arial Narrow" w:hAnsi="Arial Narrow"/>
        </w:rPr>
      </w:pPr>
    </w:p>
    <w:p w:rsidR="008F2147" w:rsidRDefault="008F2147" w:rsidP="00884EBC">
      <w:pPr>
        <w:rPr>
          <w:rFonts w:ascii="Arial Narrow" w:hAnsi="Arial Narrow"/>
        </w:rPr>
      </w:pPr>
    </w:p>
    <w:p w:rsidR="008F2147" w:rsidRDefault="008F2147" w:rsidP="00884EBC">
      <w:pPr>
        <w:rPr>
          <w:rFonts w:ascii="Arial Narrow" w:hAnsi="Arial Narrow"/>
        </w:rPr>
      </w:pPr>
    </w:p>
    <w:p w:rsidR="00243D63" w:rsidRDefault="00243D63" w:rsidP="00884EBC">
      <w:pPr>
        <w:rPr>
          <w:rFonts w:ascii="Arial Narrow" w:hAnsi="Arial Narrow"/>
        </w:rPr>
      </w:pPr>
    </w:p>
    <w:p w:rsidR="00F643AC" w:rsidRDefault="00F643AC" w:rsidP="00884EBC">
      <w:pPr>
        <w:rPr>
          <w:rFonts w:ascii="Arial Narrow" w:hAnsi="Arial Narrow"/>
        </w:rPr>
      </w:pPr>
    </w:p>
    <w:p w:rsidR="001E4693" w:rsidRDefault="001E4693" w:rsidP="00884EBC">
      <w:pPr>
        <w:rPr>
          <w:rFonts w:ascii="Arial Narrow" w:hAnsi="Arial Narrow"/>
        </w:rPr>
      </w:pPr>
    </w:p>
    <w:p w:rsidR="00E93F82" w:rsidRPr="00AF4966" w:rsidRDefault="00E93F82" w:rsidP="00E93F82">
      <w:pPr>
        <w:sectPr w:rsidR="00E93F82" w:rsidRPr="00AF4966" w:rsidSect="00604F65">
          <w:headerReference w:type="default" r:id="rId9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E93F82" w:rsidRPr="00AF4966" w:rsidRDefault="00E93F82" w:rsidP="00E93F82">
      <w:pPr>
        <w:rPr>
          <w:sz w:val="2"/>
          <w:szCs w:val="2"/>
        </w:rPr>
      </w:pPr>
    </w:p>
    <w:p w:rsidR="00E93F82" w:rsidRPr="00AF4966" w:rsidRDefault="00E93F82" w:rsidP="00E93F82">
      <w:pPr>
        <w:pStyle w:val="1"/>
        <w:jc w:val="left"/>
        <w:rPr>
          <w:sz w:val="28"/>
          <w:szCs w:val="28"/>
        </w:rPr>
      </w:pPr>
      <w:r w:rsidRPr="00AF4966">
        <w:rPr>
          <w:sz w:val="28"/>
          <w:szCs w:val="28"/>
        </w:rPr>
        <w:t xml:space="preserve">ПРИЛОЖЕНИЕ №1:  </w:t>
      </w:r>
      <w:r>
        <w:rPr>
          <w:sz w:val="28"/>
          <w:szCs w:val="28"/>
        </w:rPr>
        <w:t>Техническое задание</w:t>
      </w:r>
    </w:p>
    <w:p w:rsidR="00E93F82" w:rsidRPr="00AF4966" w:rsidRDefault="00E93F82" w:rsidP="00E93F82"/>
    <w:p w:rsidR="006D1BB8" w:rsidRPr="006D1BB8" w:rsidRDefault="006D1BB8" w:rsidP="006D1BB8">
      <w:pPr>
        <w:numPr>
          <w:ilvl w:val="0"/>
          <w:numId w:val="40"/>
        </w:numPr>
        <w:rPr>
          <w:lang/>
        </w:rPr>
      </w:pPr>
      <w:r w:rsidRPr="006D1BB8">
        <w:rPr>
          <w:b/>
          <w:bCs/>
          <w:lang/>
        </w:rPr>
        <w:t>Адрес объекта:</w:t>
      </w:r>
      <w:r w:rsidRPr="006D1BB8">
        <w:rPr>
          <w:lang/>
        </w:rPr>
        <w:t xml:space="preserve"> </w:t>
      </w:r>
      <w:r w:rsidRPr="006D1BB8">
        <w:rPr>
          <w:u w:val="single"/>
          <w:lang/>
        </w:rPr>
        <w:t>г. Москва, Каширское шоссе, д .33. корп. 30, 2-й этаж, ком.17 (ЦОД)</w:t>
      </w:r>
    </w:p>
    <w:p w:rsidR="006D1BB8" w:rsidRPr="006D1BB8" w:rsidRDefault="006D1BB8" w:rsidP="006D1BB8">
      <w:pPr>
        <w:numPr>
          <w:ilvl w:val="0"/>
          <w:numId w:val="40"/>
        </w:numPr>
        <w:rPr>
          <w:b/>
          <w:bCs/>
          <w:lang/>
        </w:rPr>
      </w:pPr>
      <w:r w:rsidRPr="006D1BB8">
        <w:rPr>
          <w:b/>
          <w:bCs/>
          <w:lang/>
        </w:rPr>
        <w:t>Требуемые работы и материалы: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lang/>
        </w:rPr>
        <w:t>Разборка покрытий из линолеума и релина - 22,5 кв.м.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lang/>
        </w:rPr>
        <w:t>Разборка деревянных плинтусов - 20 кв.м.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lang/>
        </w:rPr>
        <w:t>Демонтаж кабеля -210 м.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lang/>
        </w:rPr>
        <w:t>Разборка трубопроводов из водогазопроводных труб диаметром до 25 мм - 20 м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lang/>
        </w:rPr>
        <w:t>Демонтаж радиатора - 1 шт.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lang/>
        </w:rPr>
        <w:t>Демонтаж осветительных приборов - 8 шт.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lang/>
        </w:rPr>
        <w:t>Очистка поверхности щетками - 60 кв.м.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lang/>
        </w:rPr>
        <w:t>Обеспыливание - 60 кв.м.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lang/>
        </w:rPr>
        <w:t>Ремонт штукатурки внутренних стен по камню и бетону цементно-известковым раствором при площади до 1 м2 толщиной слоя до 20 мм - 60 кв.м. (растворы цементно- известковые, марка 75 - 1,32 куб.м.)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lang/>
        </w:rPr>
        <w:t xml:space="preserve">Огрунтовка бетонных и оштукатуренных поверхностей компаундом ЭД-20 - грунтовочный СЛОЙ - 60 кв.м. (СМОЛА ЭПОКСИДНАЯ ДЛЯ ПОДГОТОВКИ ПОВЕРХНОСТИ ПЕРЕД НАНЕСЕНИЕМ ЭПОКСИДНОГО ПОКРЫТИЯ, МАРКА "ЭПИСОЛ </w:t>
      </w:r>
      <w:r w:rsidRPr="006D1BB8">
        <w:rPr>
          <w:lang w:val="en-US"/>
        </w:rPr>
        <w:t>PRIMER</w:t>
      </w:r>
      <w:r w:rsidRPr="006D1BB8">
        <w:t xml:space="preserve">" </w:t>
      </w:r>
      <w:r w:rsidRPr="006D1BB8">
        <w:rPr>
          <w:lang/>
        </w:rPr>
        <w:t xml:space="preserve">(ФИРМА </w:t>
      </w:r>
      <w:r w:rsidRPr="006D1BB8">
        <w:t>"</w:t>
      </w:r>
      <w:r w:rsidRPr="006D1BB8">
        <w:rPr>
          <w:lang w:val="en-US"/>
        </w:rPr>
        <w:t>RESIPLAST</w:t>
      </w:r>
      <w:r w:rsidRPr="006D1BB8">
        <w:t xml:space="preserve">") </w:t>
      </w:r>
      <w:r w:rsidRPr="006D1BB8">
        <w:rPr>
          <w:lang/>
        </w:rPr>
        <w:t>-12,48 кг, РАСТВОРИТЕЛИ, МАРКА Р-4 - 2,994 кг).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lang/>
        </w:rPr>
        <w:t xml:space="preserve">Огрунтовка бетонных и оштукатуренных поверхностей компаундом ЭД-20 - покровный </w:t>
      </w:r>
      <w:r w:rsidRPr="006D1BB8">
        <w:rPr>
          <w:b/>
          <w:bCs/>
          <w:lang/>
        </w:rPr>
        <w:t>СЛОЙ</w:t>
      </w:r>
      <w:r w:rsidRPr="006D1BB8">
        <w:rPr>
          <w:lang/>
        </w:rPr>
        <w:t xml:space="preserve"> - 60</w:t>
      </w:r>
      <w:r w:rsidRPr="006D1BB8">
        <w:rPr>
          <w:b/>
          <w:bCs/>
          <w:lang/>
        </w:rPr>
        <w:t xml:space="preserve"> кв.м.</w:t>
      </w:r>
      <w:r w:rsidRPr="006D1BB8">
        <w:rPr>
          <w:lang/>
        </w:rPr>
        <w:t xml:space="preserve"> (СМОЛА ЭПОКСИДНАЯ ДЛЯ ПОДГОТОВКИ ПОВЕРХНОСТИ ПЕРЕД НАНЕСЕНИЕМ ЭПОКСИДНОГО ПОКРЫТИЯ, МАРКА "ЭПИСОЛ </w:t>
      </w:r>
      <w:r w:rsidRPr="006D1BB8">
        <w:rPr>
          <w:lang w:val="en-US"/>
        </w:rPr>
        <w:t>PRIMER</w:t>
      </w:r>
      <w:r w:rsidRPr="006D1BB8">
        <w:t xml:space="preserve">" </w:t>
      </w:r>
      <w:r w:rsidRPr="006D1BB8">
        <w:rPr>
          <w:lang/>
        </w:rPr>
        <w:t xml:space="preserve">(ФИРМА </w:t>
      </w:r>
      <w:r w:rsidRPr="006D1BB8">
        <w:t>"</w:t>
      </w:r>
      <w:r w:rsidRPr="006D1BB8">
        <w:rPr>
          <w:lang w:val="en-US"/>
        </w:rPr>
        <w:t>RESIPLAST</w:t>
      </w:r>
      <w:r w:rsidRPr="006D1BB8">
        <w:t xml:space="preserve">") </w:t>
      </w:r>
      <w:r w:rsidRPr="006D1BB8">
        <w:rPr>
          <w:lang/>
        </w:rPr>
        <w:t>-12,48 кг, ПОРОШОК ДЛЯ КИСЛОТОУПОРНОЙ ЗАМАЗКИ - 7,32 кг).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lang/>
        </w:rPr>
        <w:t>Сплошное выравнивание штукатурки стен, внутри здания полимерцементным раствором при толщине намета до 5 мм - 60 кв.м. (смеси сухие цементно-песчаные с полимерными</w:t>
      </w:r>
    </w:p>
    <w:p w:rsidR="006D1BB8" w:rsidRPr="006D1BB8" w:rsidRDefault="006D1BB8" w:rsidP="006D1BB8">
      <w:pPr>
        <w:rPr>
          <w:lang/>
        </w:rPr>
      </w:pPr>
      <w:r w:rsidRPr="006D1BB8">
        <w:rPr>
          <w:lang/>
        </w:rPr>
        <w:t>ДОБАВКАМИ, БЫСТРОТВЕРДЕЮЩИЕ, МАРКА 300 (БЕТОНИТ 1000) - 525,6 кг).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lang/>
        </w:rPr>
        <w:t>Окраска - 60</w:t>
      </w:r>
      <w:r w:rsidRPr="006D1BB8">
        <w:rPr>
          <w:b/>
          <w:bCs/>
          <w:lang/>
        </w:rPr>
        <w:t xml:space="preserve"> КВ.М.</w:t>
      </w:r>
      <w:r w:rsidRPr="006D1BB8">
        <w:rPr>
          <w:lang/>
        </w:rPr>
        <w:t xml:space="preserve"> (ШПАТЛЕВКА КЛЕЕВАЯ - 30,6кг, ПИГМЕНТЫ СУХИЕ ЗЕЛЕНОГО ЦВЕТА, ЖЕЛЕЗООКИСНЫЕ - 0,2 кг., краска </w:t>
      </w:r>
      <w:r w:rsidRPr="006D1BB8">
        <w:rPr>
          <w:lang w:val="en-US"/>
        </w:rPr>
        <w:t>Denber</w:t>
      </w:r>
      <w:r w:rsidRPr="006D1BB8">
        <w:t xml:space="preserve"> </w:t>
      </w:r>
      <w:r w:rsidRPr="006D1BB8">
        <w:rPr>
          <w:lang/>
        </w:rPr>
        <w:t>Данбарглосс Антистатик (норма расхода - 1л на 15-18 м2 поверхности) - 4 л).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lang/>
        </w:rPr>
        <w:t xml:space="preserve">Устройство самовыравнивающихся стяжек из специализированных сухих смесей </w:t>
      </w:r>
      <w:r w:rsidRPr="006D1BB8">
        <w:rPr>
          <w:b/>
          <w:bCs/>
          <w:lang/>
        </w:rPr>
        <w:t>ТОЛЩИНОЙ</w:t>
      </w:r>
      <w:r w:rsidRPr="006D1BB8">
        <w:rPr>
          <w:lang/>
        </w:rPr>
        <w:t xml:space="preserve"> 5</w:t>
      </w:r>
      <w:r w:rsidRPr="006D1BB8">
        <w:rPr>
          <w:b/>
          <w:bCs/>
          <w:lang/>
        </w:rPr>
        <w:t xml:space="preserve"> ММ</w:t>
      </w:r>
      <w:r w:rsidRPr="006D1BB8">
        <w:rPr>
          <w:lang/>
        </w:rPr>
        <w:t xml:space="preserve"> - 22,5</w:t>
      </w:r>
      <w:r w:rsidRPr="006D1BB8">
        <w:rPr>
          <w:b/>
          <w:bCs/>
          <w:lang/>
        </w:rPr>
        <w:t xml:space="preserve"> КВ.М</w:t>
      </w:r>
      <w:r w:rsidRPr="006D1BB8">
        <w:rPr>
          <w:lang/>
        </w:rPr>
        <w:t xml:space="preserve">.(ГРУНТОВКА ВОДНО-ДИСПЕРСИОННАЯ ГЛУБОКОПРОНИКАЮЩАЯ, УНИВЕРСАЛЬНАЯ, МАРКА "ЦЕРЕЗИТ СТ 17"- 4,5 кг, СМЕСИ СУХИЕ ЦЕМЕНТНЫЕ С МИНЕРАЛЬНЫМИ ЗАПОЛНИТЕЛЯМИ И ПОЛИМЕРНЫМИ МОДИФИКАТОРАМИ, САМОВЫРАВНИВАЮЩИЕСЯ, МАРКА 150 </w:t>
      </w:r>
      <w:r w:rsidRPr="006D1BB8">
        <w:t>(</w:t>
      </w:r>
      <w:r w:rsidRPr="006D1BB8">
        <w:rPr>
          <w:lang w:val="en-US"/>
        </w:rPr>
        <w:t>CERESIT</w:t>
      </w:r>
      <w:r w:rsidRPr="006D1BB8">
        <w:t xml:space="preserve"> </w:t>
      </w:r>
      <w:r w:rsidRPr="006D1BB8">
        <w:rPr>
          <w:lang w:val="en-US"/>
        </w:rPr>
        <w:t>CN</w:t>
      </w:r>
      <w:r w:rsidRPr="006D1BB8">
        <w:t xml:space="preserve">69) </w:t>
      </w:r>
      <w:r w:rsidRPr="006D1BB8">
        <w:rPr>
          <w:lang/>
        </w:rPr>
        <w:t>- 380 кг).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lang/>
        </w:rPr>
        <w:lastRenderedPageBreak/>
        <w:t>Обеспыливание - 22,5 кв.м.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lang/>
        </w:rPr>
        <w:t xml:space="preserve">Устройство покрытий из рулонного линолеума на теплозвукоизолирующей основе - 22,5 кв.м. (Токопроводящий дисперсионный клей - 11,25 кг, Самоклеющаяся медная лента, Линолеум антистатический </w:t>
      </w:r>
      <w:r w:rsidRPr="006D1BB8">
        <w:rPr>
          <w:lang w:val="en-US"/>
        </w:rPr>
        <w:t>Tarkett</w:t>
      </w:r>
      <w:r w:rsidRPr="006D1BB8">
        <w:t xml:space="preserve"> </w:t>
      </w:r>
      <w:r w:rsidRPr="006D1BB8">
        <w:rPr>
          <w:lang w:val="en-US"/>
        </w:rPr>
        <w:t>Acczent</w:t>
      </w:r>
      <w:r w:rsidRPr="006D1BB8">
        <w:t xml:space="preserve"> </w:t>
      </w:r>
      <w:r w:rsidRPr="006D1BB8">
        <w:rPr>
          <w:lang w:val="en-US"/>
        </w:rPr>
        <w:t>Mineral</w:t>
      </w:r>
      <w:r w:rsidRPr="006D1BB8">
        <w:t xml:space="preserve"> </w:t>
      </w:r>
      <w:r w:rsidRPr="006D1BB8">
        <w:rPr>
          <w:lang w:val="en-US"/>
        </w:rPr>
        <w:t>AC</w:t>
      </w:r>
      <w:r w:rsidRPr="006D1BB8">
        <w:t xml:space="preserve"> </w:t>
      </w:r>
      <w:r w:rsidRPr="006D1BB8">
        <w:rPr>
          <w:lang/>
        </w:rPr>
        <w:t>100003 - 24,1 кв.м.).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bookmarkStart w:id="1" w:name="bookmark31"/>
      <w:r w:rsidRPr="006D1BB8">
        <w:rPr>
          <w:lang/>
        </w:rPr>
        <w:t>Устройство плинтусов поливинилхлоридных на клее КН-2 - 20 м (клей мастика (резиновый), кн-2 - 1,03 кг, плинтусы поливинилхлоридные электротехнические совмещенные -20,2 м)</w:t>
      </w:r>
      <w:bookmarkEnd w:id="1"/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lang/>
        </w:rPr>
        <w:t>Снятие дверных полотен - 3,36 кв.м.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lang/>
        </w:rPr>
        <w:t>Демонтаж дверных коробок в каменных стенах - 1 шт.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lang/>
        </w:rPr>
        <w:t>Установка металлических дверных коробок в проемы перегородок из гипсокартонных листов с навеской металлических полотен - 3,36 кв.м.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lang/>
        </w:rPr>
        <w:t xml:space="preserve">Установка дверного доводчика к металлическим дверям - 1 шт. (доводчики дверные, марка </w:t>
      </w:r>
      <w:r w:rsidRPr="006D1BB8">
        <w:t>"</w:t>
      </w:r>
      <w:r w:rsidRPr="006D1BB8">
        <w:rPr>
          <w:lang w:val="en-US"/>
        </w:rPr>
        <w:t>DORMA</w:t>
      </w:r>
      <w:r w:rsidRPr="006D1BB8">
        <w:t xml:space="preserve"> </w:t>
      </w:r>
      <w:r w:rsidRPr="006D1BB8">
        <w:rPr>
          <w:lang w:val="en-US"/>
        </w:rPr>
        <w:t>TS</w:t>
      </w:r>
      <w:r w:rsidRPr="006D1BB8">
        <w:t xml:space="preserve">/83", </w:t>
      </w:r>
      <w:r w:rsidRPr="006D1BB8">
        <w:rPr>
          <w:lang/>
        </w:rPr>
        <w:t>масса двери -150 кг-1 комп.).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lang/>
        </w:rPr>
        <w:t xml:space="preserve">Установка врезных дверных замков- 1 шт. (замок врезной </w:t>
      </w:r>
      <w:r w:rsidRPr="006D1BB8">
        <w:rPr>
          <w:lang w:val="en-US"/>
        </w:rPr>
        <w:t>AL</w:t>
      </w:r>
      <w:r w:rsidRPr="006D1BB8">
        <w:t>-700</w:t>
      </w:r>
      <w:r w:rsidRPr="006D1BB8">
        <w:rPr>
          <w:lang w:val="en-US"/>
        </w:rPr>
        <w:t>SH</w:t>
      </w:r>
      <w:r w:rsidRPr="006D1BB8">
        <w:t xml:space="preserve"> </w:t>
      </w:r>
      <w:r w:rsidRPr="006D1BB8">
        <w:rPr>
          <w:lang/>
        </w:rPr>
        <w:t>-1 комп.).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lang/>
        </w:rPr>
        <w:t>Снятие бетонных и мозаичных подоконных досок - 1 кв.м.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lang/>
        </w:rPr>
        <w:t>Снятие оконных переплетов остекленных - 3 кв.м.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lang/>
        </w:rPr>
        <w:t>Демонтаж оконных коробок в каменных стенах - 1 шт.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lang/>
        </w:rPr>
        <w:t>Установка в жилых и общественных зданиях оконных блоков из ПВХ-профилей, поворотные (откидные, поворотно-откидные) двух- и трехстворчатые площадью проема до 2 - 3 кв.м. (ЛЕНТА САМОКЛЕЮЩАЯСЯ ПАРОИЗОЛЯЦИОННАЯ БУТИЛКАУЧУКОВАЯ ДЛЯ ВНУТРЕННЕГО СЛОЯ МОНТАЖНОГО ШВА "ВИКАР", МАРКА ЛТ (О), ШИРИНА 100 ММ -2,57 м, ЛЕНТА САМОКЛЕЮЩАЯСЯ ДИФФУЗИОННАЯ ГИДРОИЗОЛЯЦИОННАЯ БУТИЛКАУЧУКОВАЯ ДЛЯ НАРУЖНОГО СЛОЯ МОНТАЖНОГО ШВА "ВИКАР", МАРКА ЛТ(Д), ШИРИНА 100 ММ- 10,61 м, БЛОКИ ОКОННЫЕ (ИНДИВИДУАЛЬНОГО ИЗГОТОВЛЕНИЯ) ИЗ ПВХ ПРОФИЛЕЙ, МАРКА ОДШБ-39 "ПЛАСТАЛ", ШУМОЗАЩИТНЫЕ С ВЕНТИЛЯЦ.КЛАПАН., ОСТЕКЛЕН. ДВУХКАМЕРН. СТЕКЛОПАК., РАСПАШНЫЕ С ПОВОРОТНО-ОТКИДНЫМ МЕХАНИЗМОМ, ДВУХСТВОРЧАТЫЕ, СО СКОБЯНЫМИ ПРИБОРАМИ, ПЛОЩАДЬ 2,25 М2 -</w:t>
      </w:r>
      <w:r w:rsidRPr="006D1BB8">
        <w:rPr>
          <w:b/>
          <w:bCs/>
          <w:lang/>
        </w:rPr>
        <w:t xml:space="preserve"> 3 КВ.М.,</w:t>
      </w:r>
      <w:r w:rsidRPr="006D1BB8">
        <w:rPr>
          <w:lang/>
        </w:rPr>
        <w:t xml:space="preserve"> ЛЕНТА ПРЕДВАРИТЕЛЬНОСЖАТАЯ САМОРАСШИРЯЮЩАЯСЯ УПЛОТНИТЕЛЬНАЯ ПСУЛ 10/3-6,21 м).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lang/>
        </w:rPr>
        <w:t>Устройство перегородок с однорядным каркасом с обшивкой гипсокартонными листами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b/>
          <w:bCs/>
          <w:lang/>
        </w:rPr>
        <w:t>3 КВ.М.</w:t>
      </w:r>
      <w:r w:rsidRPr="006D1BB8">
        <w:rPr>
          <w:lang/>
        </w:rPr>
        <w:t xml:space="preserve"> (ПРОФИЛИ НАПРАВЛЯЮЩИХ МЕТАЛЛИЧЕСКИЕ ДЛЯ МОНТАЖА ГИПСОВЫХ ПЕРЕГОРОДОК И ПОДВЕСНЫХ ПОТОЛКОВ СТАЛЬНЫЕ, ОЦИНКОВАННЫЕ, МАРКА ПН-2, СЕЧЕНИЕ 50X40X0,55 ММ -0,00174 т., ПРОФИЛИ СТОЕК МЕТАЛЛИЧЕСКИЕ ДЛЯ МОНТАЖА ГИПСОВЫХ ПЕРЕГОРОДОК И ПОДВЕСНЫХ ПОТОЛКОВ СТАЛЬНЫЕ, ОЦИНКОВАННЫЕ, МАРКА ПС-2, СЕЧЕНИЕ 50X50X0,55 ММ - 0,00699 т., ПРОФИЛИ МЕТАЛЛИЧЕСКИЕ ДЛЯ МОНТАЖА ГИПСОВЫХ ПЕРЕГОРОДОК И ПОДВЕСНЫХ ПОТОЛКОВ СТАЛЬНЫЕ, ОЦИНКОВАННЫЕ, МАРКА ПУ-2, ПРОФИЛЬ УГЛОВОЙ, СЕЧЕНИЕ 31X31X0,55 ММ - 0,00057 т., ЛИСТЫ ГИПСОКАРТОННЫЕ, ТОЛЩИНА 8-10 ММ 3,64 кв.м.)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lang/>
        </w:rPr>
        <w:t>ВЫКЛЮЧАТЕЛИ УСТАНОВОЧНЫЕ АВТОМАТИЧЕСКИЕ (АВТОМАТЫ) ИЛИ НЕАВТОМАТИЧЕСКИЕ, АВТОМАТ ОДНО-,ДВУХ-,'ТРЕХПОЛЮСНЫЙ, УСТАНАВЛИВАЕМЫЙ НА КОНСТРУКЦИИ НА СТЕНЕ ИЛИ КОЛОННЕ НА ТОК ДО 250 А - 1 шт.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lang/>
        </w:rPr>
        <w:t>ВЫКЛЮЧАТЕЛИ АВТОМАТИЧЕСКИЕ ТРЕХПОЛЮСНЫЕ, ТИП ВА 57-35, НА ТОК 125, 160 А - 1 шт.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lang/>
        </w:rPr>
        <w:t>ЛОТКИ МЕТАЛЛИЧЕСКИЕ ШТАМПОВАННЫЕ ПО УСТАНОВЛЕННЫМ КОНСТРУКЦИЯМ, ШИРИНА ЛОТКОВ: ДО 200 ММ - 0,0384 т.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lang/>
        </w:rPr>
        <w:t xml:space="preserve">ЛОТКИ СТАЛЬНЫЕ ПЕРФОРИРОВАННЫЕ ОЦИНКОВАННЫЕ КАБЕЛЬНЫЕ ПРОСТЫЕ, ТИП </w:t>
      </w:r>
      <w:r w:rsidRPr="006D1BB8">
        <w:rPr>
          <w:lang w:val="en-US"/>
        </w:rPr>
        <w:t>PNK</w:t>
      </w:r>
      <w:r w:rsidRPr="006D1BB8">
        <w:t xml:space="preserve">-200, </w:t>
      </w:r>
      <w:r w:rsidRPr="006D1BB8">
        <w:rPr>
          <w:lang/>
        </w:rPr>
        <w:t>РАЗМЕРЫ 2500X200X50 ММ - 60 м.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lang/>
        </w:rPr>
        <w:t>ПРОВОДА И КАБЕЛИ В ЛОТКАХ, ПРОВОД, СЕЧЕНИЕ: ДО 185 ММ2 - 60 м.</w:t>
      </w:r>
    </w:p>
    <w:p w:rsidR="006D1BB8" w:rsidRPr="006D1BB8" w:rsidRDefault="006D1BB8" w:rsidP="006D1BB8">
      <w:pPr>
        <w:numPr>
          <w:ilvl w:val="0"/>
          <w:numId w:val="41"/>
        </w:numPr>
        <w:rPr>
          <w:lang/>
        </w:rPr>
      </w:pPr>
      <w:r w:rsidRPr="006D1BB8">
        <w:rPr>
          <w:lang/>
        </w:rPr>
        <w:t>КАБЕЛИ СИЛОВЫЕ С МЕДНЫМИ ЖИЛАМИ, С ИЗОЛЯЦИЕЙ И ОБОЛОЧКОЙ ИЗ ПОЛИВИНИЛХЛОРИДНЫХ КОМПОЗИЦИЙ ПОНИЖЕННОЙ ПОЖАРООПАСНОСТИ, С НИЗКИМ ДЫМО - И ГАЗОВЫДЕЛЕНИЕМ, МАРКА ВВГНГ</w:t>
      </w:r>
      <w:r w:rsidRPr="006D1BB8">
        <w:t>-</w:t>
      </w:r>
      <w:r w:rsidRPr="006D1BB8">
        <w:rPr>
          <w:lang w:val="en-US"/>
        </w:rPr>
        <w:t>LS</w:t>
      </w:r>
      <w:r w:rsidRPr="006D1BB8">
        <w:t xml:space="preserve">, </w:t>
      </w:r>
      <w:r w:rsidRPr="006D1BB8">
        <w:rPr>
          <w:lang/>
        </w:rPr>
        <w:t>НАПРЯЖЕНИЕ 1000 В, ЧИСЛО ЖИЛ И СЕЧЕНИЕ, ММ2: 5X50 - 0,0618 км.</w:t>
      </w:r>
    </w:p>
    <w:p w:rsidR="00E93F82" w:rsidRPr="00AF4966" w:rsidRDefault="006D1BB8" w:rsidP="006D1BB8">
      <w:pPr>
        <w:sectPr w:rsidR="00E93F82" w:rsidRPr="00AF4966" w:rsidSect="00C6112D">
          <w:headerReference w:type="default" r:id="rId10"/>
          <w:pgSz w:w="11906" w:h="16838"/>
          <w:pgMar w:top="1134" w:right="851" w:bottom="851" w:left="1134" w:header="709" w:footer="709" w:gutter="0"/>
          <w:cols w:space="708"/>
          <w:docGrid w:linePitch="360"/>
        </w:sectPr>
      </w:pPr>
      <w:r w:rsidRPr="006D1BB8">
        <w:rPr>
          <w:lang/>
        </w:rPr>
        <w:t>Дверь противопожарная двупольная - 1 ш</w:t>
      </w:r>
      <w:r w:rsidRPr="006D1BB8">
        <w:t>т</w:t>
      </w:r>
    </w:p>
    <w:p w:rsidR="00E93F82" w:rsidRPr="00AF4966" w:rsidRDefault="00E93F82" w:rsidP="00E93F82">
      <w:pPr>
        <w:pStyle w:val="1"/>
        <w:pageBreakBefore/>
        <w:jc w:val="left"/>
        <w:rPr>
          <w:sz w:val="28"/>
          <w:szCs w:val="28"/>
        </w:rPr>
      </w:pPr>
      <w:r w:rsidRPr="00AF4966">
        <w:rPr>
          <w:sz w:val="28"/>
          <w:szCs w:val="28"/>
        </w:rPr>
        <w:t>ПРИЛОЖЕНИЕ №</w:t>
      </w:r>
      <w:r>
        <w:rPr>
          <w:sz w:val="28"/>
          <w:szCs w:val="28"/>
        </w:rPr>
        <w:t>2</w:t>
      </w:r>
      <w:r w:rsidRPr="00AF4966">
        <w:rPr>
          <w:sz w:val="28"/>
          <w:szCs w:val="28"/>
        </w:rPr>
        <w:t xml:space="preserve">: </w:t>
      </w:r>
      <w:r w:rsidR="00557163">
        <w:rPr>
          <w:sz w:val="28"/>
          <w:szCs w:val="28"/>
        </w:rPr>
        <w:t>Смета</w:t>
      </w:r>
    </w:p>
    <w:p w:rsidR="00E93F82" w:rsidRPr="00AF4966" w:rsidRDefault="00E93F82" w:rsidP="00E93F82">
      <w:pPr>
        <w:rPr>
          <w:b/>
        </w:rPr>
      </w:pPr>
      <w:r w:rsidRPr="00AF4966">
        <w:rPr>
          <w:b/>
        </w:rPr>
        <w:t>к Договору №____________ от «___»______________ 20</w:t>
      </w:r>
      <w:r w:rsidRPr="00893634">
        <w:rPr>
          <w:u w:val="single"/>
        </w:rPr>
        <w:t xml:space="preserve">  </w:t>
      </w:r>
      <w:r>
        <w:rPr>
          <w:u w:val="single"/>
        </w:rPr>
        <w:t xml:space="preserve"> </w:t>
      </w:r>
      <w:r>
        <w:rPr>
          <w:b/>
        </w:rPr>
        <w:t xml:space="preserve"> </w:t>
      </w:r>
      <w:r w:rsidRPr="00AF4966">
        <w:rPr>
          <w:b/>
        </w:rPr>
        <w:t>г.</w:t>
      </w:r>
    </w:p>
    <w:p w:rsidR="00E93F82" w:rsidRPr="00AF4966" w:rsidRDefault="00E93F82" w:rsidP="00E93F82"/>
    <w:p w:rsidR="00E93F82" w:rsidRDefault="00E93F82" w:rsidP="00E93F82"/>
    <w:p w:rsidR="00E93F82" w:rsidRDefault="00E93F82" w:rsidP="00E93F82"/>
    <w:p w:rsidR="00557163" w:rsidRDefault="00557163" w:rsidP="00E93F82"/>
    <w:p w:rsidR="00557163" w:rsidRDefault="00557163" w:rsidP="00E93F82"/>
    <w:p w:rsidR="00557163" w:rsidRDefault="00557163" w:rsidP="00E93F82"/>
    <w:p w:rsidR="00557163" w:rsidRDefault="00557163" w:rsidP="00E93F82"/>
    <w:p w:rsidR="00557163" w:rsidRDefault="00557163" w:rsidP="00E93F82"/>
    <w:p w:rsidR="00557163" w:rsidRDefault="00557163" w:rsidP="00E93F82"/>
    <w:p w:rsidR="00557163" w:rsidRDefault="00557163" w:rsidP="00E93F82"/>
    <w:p w:rsidR="00E93F82" w:rsidRPr="00AF4966" w:rsidRDefault="00E93F82" w:rsidP="00E93F82"/>
    <w:tbl>
      <w:tblPr>
        <w:tblW w:w="0" w:type="auto"/>
        <w:jc w:val="center"/>
        <w:tblLook w:val="01E0"/>
      </w:tblPr>
      <w:tblGrid>
        <w:gridCol w:w="5068"/>
        <w:gridCol w:w="5069"/>
      </w:tblGrid>
      <w:tr w:rsidR="00E93F82" w:rsidRPr="00AF4966" w:rsidTr="00C6112D">
        <w:trPr>
          <w:jc w:val="center"/>
        </w:trPr>
        <w:tc>
          <w:tcPr>
            <w:tcW w:w="5068" w:type="dxa"/>
          </w:tcPr>
          <w:p w:rsidR="00E93F82" w:rsidRPr="00AF4966" w:rsidRDefault="00E93F82" w:rsidP="00C6112D">
            <w:pPr>
              <w:rPr>
                <w:b/>
              </w:rPr>
            </w:pPr>
            <w:r w:rsidRPr="00AF4966">
              <w:rPr>
                <w:b/>
              </w:rPr>
              <w:t>ЗАКАЗЧИК:</w:t>
            </w:r>
          </w:p>
          <w:p w:rsidR="00E93F82" w:rsidRPr="00AF4966" w:rsidRDefault="00E93F82" w:rsidP="00C6112D"/>
          <w:p w:rsidR="00E93F82" w:rsidRPr="00AF4966" w:rsidRDefault="00E93F82" w:rsidP="00C6112D">
            <w:r w:rsidRPr="00AF4966">
              <w:t>Должность: ______________________</w:t>
            </w:r>
          </w:p>
          <w:p w:rsidR="00E93F82" w:rsidRPr="00AF4966" w:rsidRDefault="00E93F82" w:rsidP="00C6112D"/>
          <w:p w:rsidR="00E93F82" w:rsidRPr="00AF4966" w:rsidRDefault="00E93F82" w:rsidP="00C6112D">
            <w:r w:rsidRPr="00AF4966">
              <w:t>____________________ (</w:t>
            </w:r>
            <w:r w:rsidRPr="00AF4966">
              <w:rPr>
                <w:b/>
                <w:bCs/>
                <w:u w:val="single"/>
              </w:rPr>
              <w:t>ФИО</w:t>
            </w:r>
            <w:r w:rsidRPr="00AF4966">
              <w:t>)</w:t>
            </w:r>
          </w:p>
          <w:p w:rsidR="00E93F82" w:rsidRPr="00AF4966" w:rsidRDefault="00E93F82" w:rsidP="00C6112D">
            <w:pPr>
              <w:rPr>
                <w:sz w:val="16"/>
                <w:szCs w:val="16"/>
              </w:rPr>
            </w:pPr>
            <w:r w:rsidRPr="00AF4966">
              <w:tab/>
            </w:r>
            <w:r w:rsidRPr="00AF4966">
              <w:rPr>
                <w:sz w:val="16"/>
                <w:szCs w:val="16"/>
              </w:rPr>
              <w:t xml:space="preserve">    (подпись)</w:t>
            </w:r>
          </w:p>
          <w:p w:rsidR="00E93F82" w:rsidRPr="00AF4966" w:rsidRDefault="00E93F82" w:rsidP="00C6112D">
            <w:pPr>
              <w:rPr>
                <w:sz w:val="16"/>
                <w:szCs w:val="16"/>
              </w:rPr>
            </w:pPr>
          </w:p>
          <w:p w:rsidR="00E93F82" w:rsidRPr="00AF4966" w:rsidRDefault="00E93F82" w:rsidP="00C6112D">
            <w:r w:rsidRPr="00AF4966">
              <w:t>[М.П.]</w:t>
            </w:r>
          </w:p>
        </w:tc>
        <w:tc>
          <w:tcPr>
            <w:tcW w:w="5069" w:type="dxa"/>
          </w:tcPr>
          <w:p w:rsidR="00E93F82" w:rsidRPr="00AF4966" w:rsidRDefault="00E93F82" w:rsidP="00C6112D">
            <w:pPr>
              <w:rPr>
                <w:b/>
              </w:rPr>
            </w:pPr>
            <w:r w:rsidRPr="00AF4966">
              <w:rPr>
                <w:b/>
              </w:rPr>
              <w:t>ПОДРЯДЧИК:</w:t>
            </w:r>
          </w:p>
          <w:p w:rsidR="00E93F82" w:rsidRPr="00AF4966" w:rsidRDefault="00E93F82" w:rsidP="00C6112D"/>
          <w:p w:rsidR="00E93F82" w:rsidRPr="00AF4966" w:rsidRDefault="00E93F82" w:rsidP="00C6112D">
            <w:r w:rsidRPr="00AF4966">
              <w:t>Должность: ____________________</w:t>
            </w:r>
          </w:p>
          <w:p w:rsidR="00E93F82" w:rsidRPr="00AF4966" w:rsidRDefault="00E93F82" w:rsidP="00C6112D"/>
          <w:p w:rsidR="00E93F82" w:rsidRPr="00AF4966" w:rsidRDefault="00E93F82" w:rsidP="00C6112D">
            <w:r w:rsidRPr="00AF4966">
              <w:t>____________________ (</w:t>
            </w:r>
            <w:r w:rsidRPr="00AF4966">
              <w:rPr>
                <w:b/>
                <w:bCs/>
                <w:u w:val="single"/>
              </w:rPr>
              <w:t>ФИО</w:t>
            </w:r>
            <w:r w:rsidRPr="00AF4966">
              <w:t>)</w:t>
            </w:r>
          </w:p>
          <w:p w:rsidR="00E93F82" w:rsidRPr="00AF4966" w:rsidRDefault="00E93F82" w:rsidP="00C6112D">
            <w:pPr>
              <w:rPr>
                <w:sz w:val="16"/>
                <w:szCs w:val="16"/>
              </w:rPr>
            </w:pPr>
            <w:r w:rsidRPr="00AF4966">
              <w:tab/>
            </w:r>
            <w:r w:rsidRPr="00AF4966">
              <w:rPr>
                <w:sz w:val="16"/>
                <w:szCs w:val="16"/>
              </w:rPr>
              <w:t xml:space="preserve">    (подпись)</w:t>
            </w:r>
          </w:p>
          <w:p w:rsidR="00E93F82" w:rsidRPr="00AF4966" w:rsidRDefault="00E93F82" w:rsidP="00C6112D">
            <w:pPr>
              <w:rPr>
                <w:sz w:val="16"/>
                <w:szCs w:val="16"/>
              </w:rPr>
            </w:pPr>
          </w:p>
          <w:p w:rsidR="00E93F82" w:rsidRPr="00AF4966" w:rsidRDefault="00E93F82" w:rsidP="00C6112D">
            <w:r w:rsidRPr="00AF4966">
              <w:t>[М.П.]</w:t>
            </w:r>
          </w:p>
        </w:tc>
      </w:tr>
    </w:tbl>
    <w:p w:rsidR="00E93F82" w:rsidRPr="00AF4966" w:rsidRDefault="00E93F82" w:rsidP="00E93F82">
      <w:pPr>
        <w:sectPr w:rsidR="00E93F82" w:rsidRPr="00AF4966" w:rsidSect="00C6112D">
          <w:headerReference w:type="default" r:id="rId11"/>
          <w:pgSz w:w="11906" w:h="16838"/>
          <w:pgMar w:top="1134" w:right="851" w:bottom="851" w:left="1134" w:header="709" w:footer="709" w:gutter="0"/>
          <w:cols w:space="708"/>
          <w:docGrid w:linePitch="360"/>
        </w:sectPr>
      </w:pPr>
      <w:r w:rsidRPr="00AF4966">
        <w:t xml:space="preserve"> </w:t>
      </w:r>
    </w:p>
    <w:p w:rsidR="00E93F82" w:rsidRPr="00AF4966" w:rsidRDefault="00E93F82" w:rsidP="00E93F82">
      <w:pPr>
        <w:pStyle w:val="1"/>
        <w:pageBreakBefore/>
        <w:jc w:val="left"/>
        <w:rPr>
          <w:sz w:val="28"/>
          <w:szCs w:val="28"/>
        </w:rPr>
      </w:pPr>
      <w:r w:rsidRPr="00AF4966">
        <w:rPr>
          <w:sz w:val="28"/>
          <w:szCs w:val="28"/>
        </w:rPr>
        <w:t>ПРИЛОЖЕНИЕ №</w:t>
      </w:r>
      <w:r>
        <w:rPr>
          <w:sz w:val="28"/>
          <w:szCs w:val="28"/>
        </w:rPr>
        <w:t>3</w:t>
      </w:r>
      <w:r w:rsidRPr="00AF4966">
        <w:rPr>
          <w:sz w:val="28"/>
          <w:szCs w:val="28"/>
        </w:rPr>
        <w:t xml:space="preserve">: </w:t>
      </w:r>
      <w:r>
        <w:rPr>
          <w:sz w:val="28"/>
          <w:szCs w:val="28"/>
        </w:rPr>
        <w:t>Календарный план</w:t>
      </w:r>
    </w:p>
    <w:p w:rsidR="00E93F82" w:rsidRDefault="00E93F82" w:rsidP="00E93F82">
      <w:pPr>
        <w:rPr>
          <w:b/>
        </w:rPr>
      </w:pPr>
      <w:r w:rsidRPr="00AF4966">
        <w:rPr>
          <w:b/>
        </w:rPr>
        <w:t>к Договору №______</w:t>
      </w:r>
      <w:r w:rsidR="00324073">
        <w:rPr>
          <w:b/>
        </w:rPr>
        <w:t>______ от «___»______________ 20__</w:t>
      </w:r>
      <w:r w:rsidRPr="00AF4966">
        <w:rPr>
          <w:b/>
        </w:rPr>
        <w:t>г.</w:t>
      </w:r>
    </w:p>
    <w:p w:rsidR="00FF069D" w:rsidRPr="00FF069D" w:rsidRDefault="00FF069D" w:rsidP="00FF069D">
      <w:pPr>
        <w:pStyle w:val="a7"/>
        <w:rPr>
          <w:rFonts w:ascii="Arial Narrow" w:hAnsi="Arial Narrow"/>
          <w:sz w:val="20"/>
          <w:szCs w:val="20"/>
        </w:rPr>
      </w:pPr>
    </w:p>
    <w:p w:rsidR="00E93F82" w:rsidRPr="00FF069D" w:rsidRDefault="00E93F82" w:rsidP="00FF069D">
      <w:pPr>
        <w:pStyle w:val="a7"/>
        <w:jc w:val="center"/>
        <w:rPr>
          <w:rFonts w:ascii="Arial Narrow" w:hAnsi="Arial Narrow"/>
          <w:b/>
          <w:sz w:val="20"/>
          <w:szCs w:val="20"/>
        </w:rPr>
      </w:pPr>
      <w:r w:rsidRPr="00FF069D">
        <w:rPr>
          <w:rFonts w:ascii="Arial Narrow" w:hAnsi="Arial Narrow"/>
          <w:b/>
          <w:sz w:val="20"/>
          <w:szCs w:val="20"/>
        </w:rPr>
        <w:t>КАЛЕНДАРНЫЙ ПЛАН</w:t>
      </w:r>
    </w:p>
    <w:p w:rsidR="00310B64" w:rsidRDefault="00310B64" w:rsidP="00310B64">
      <w:pPr>
        <w:pStyle w:val="a7"/>
        <w:jc w:val="center"/>
        <w:rPr>
          <w:rFonts w:ascii="Arial Narrow" w:hAnsi="Arial Narrow"/>
          <w:b/>
        </w:rPr>
      </w:pPr>
      <w:r w:rsidRPr="00A6750D">
        <w:rPr>
          <w:rFonts w:ascii="Arial Narrow" w:hAnsi="Arial Narrow"/>
          <w:b/>
        </w:rPr>
        <w:t xml:space="preserve">на </w:t>
      </w:r>
      <w:r w:rsidR="00E86CDB">
        <w:rPr>
          <w:rFonts w:ascii="Arial Narrow" w:hAnsi="Arial Narrow"/>
          <w:b/>
        </w:rPr>
        <w:t>производство ремонтных работ в помещениях ком</w:t>
      </w:r>
      <w:r w:rsidR="00324073">
        <w:rPr>
          <w:rFonts w:ascii="Arial Narrow" w:hAnsi="Arial Narrow"/>
          <w:b/>
        </w:rPr>
        <w:t>ната</w:t>
      </w:r>
      <w:r w:rsidR="00E86CDB">
        <w:rPr>
          <w:rFonts w:ascii="Arial Narrow" w:hAnsi="Arial Narrow"/>
          <w:b/>
        </w:rPr>
        <w:t xml:space="preserve"> 17, </w:t>
      </w:r>
      <w:r w:rsidR="00324073">
        <w:rPr>
          <w:rFonts w:ascii="Arial Narrow" w:hAnsi="Arial Narrow"/>
          <w:b/>
        </w:rPr>
        <w:t>второй этаж, корпус 30</w:t>
      </w:r>
    </w:p>
    <w:p w:rsidR="000C6B64" w:rsidRPr="00FF069D" w:rsidRDefault="000C6B64" w:rsidP="0018013D">
      <w:pPr>
        <w:pStyle w:val="a7"/>
        <w:jc w:val="center"/>
        <w:rPr>
          <w:rFonts w:ascii="Arial Narrow" w:hAnsi="Arial Narrow"/>
          <w:sz w:val="20"/>
          <w:szCs w:val="20"/>
        </w:rPr>
      </w:pPr>
    </w:p>
    <w:tbl>
      <w:tblPr>
        <w:tblW w:w="9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4536"/>
        <w:gridCol w:w="295"/>
        <w:gridCol w:w="840"/>
        <w:gridCol w:w="1134"/>
        <w:gridCol w:w="2200"/>
      </w:tblGrid>
      <w:tr w:rsidR="00E93F82" w:rsidRPr="00A6750D" w:rsidTr="00993172">
        <w:tc>
          <w:tcPr>
            <w:tcW w:w="675" w:type="dxa"/>
            <w:vMerge w:val="restart"/>
            <w:vAlign w:val="center"/>
          </w:tcPr>
          <w:p w:rsidR="00E93F82" w:rsidRPr="00A6750D" w:rsidRDefault="00E93F82" w:rsidP="00993172">
            <w:pPr>
              <w:pStyle w:val="a7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6750D">
              <w:rPr>
                <w:rFonts w:ascii="Arial Narrow" w:hAnsi="Arial Narrow"/>
                <w:sz w:val="18"/>
                <w:szCs w:val="18"/>
              </w:rPr>
              <w:t>№№</w:t>
            </w:r>
          </w:p>
          <w:p w:rsidR="00E93F82" w:rsidRPr="00A6750D" w:rsidRDefault="00E93F82" w:rsidP="00993172">
            <w:pPr>
              <w:pStyle w:val="a7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A6750D">
              <w:rPr>
                <w:rFonts w:ascii="Arial Narrow" w:hAnsi="Arial Narrow"/>
                <w:sz w:val="18"/>
                <w:szCs w:val="18"/>
              </w:rPr>
              <w:t>этапов</w:t>
            </w:r>
          </w:p>
        </w:tc>
        <w:tc>
          <w:tcPr>
            <w:tcW w:w="4536" w:type="dxa"/>
            <w:vMerge w:val="restart"/>
            <w:vAlign w:val="center"/>
          </w:tcPr>
          <w:p w:rsidR="00E93F82" w:rsidRPr="00A6750D" w:rsidRDefault="00E93F82" w:rsidP="00FF069D">
            <w:pPr>
              <w:pStyle w:val="a7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6750D">
              <w:rPr>
                <w:rFonts w:ascii="Arial Narrow" w:hAnsi="Arial Narrow"/>
                <w:sz w:val="20"/>
                <w:szCs w:val="20"/>
              </w:rPr>
              <w:t>Наименование этапа работ</w:t>
            </w:r>
          </w:p>
          <w:p w:rsidR="00E93F82" w:rsidRPr="00A6750D" w:rsidRDefault="00E93F82" w:rsidP="00FF069D">
            <w:pPr>
              <w:pStyle w:val="a7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6750D">
              <w:rPr>
                <w:rFonts w:ascii="Arial Narrow" w:hAnsi="Arial Narrow"/>
                <w:sz w:val="20"/>
                <w:szCs w:val="20"/>
              </w:rPr>
              <w:t>и его содержание</w:t>
            </w:r>
          </w:p>
        </w:tc>
        <w:tc>
          <w:tcPr>
            <w:tcW w:w="2269" w:type="dxa"/>
            <w:gridSpan w:val="3"/>
            <w:vAlign w:val="center"/>
          </w:tcPr>
          <w:p w:rsidR="00FF069D" w:rsidRPr="00A6750D" w:rsidRDefault="00E93F82" w:rsidP="00FF069D">
            <w:pPr>
              <w:pStyle w:val="a7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6750D">
              <w:rPr>
                <w:rFonts w:ascii="Arial Narrow" w:hAnsi="Arial Narrow"/>
                <w:sz w:val="20"/>
                <w:szCs w:val="20"/>
              </w:rPr>
              <w:t xml:space="preserve">Сроки выполнения </w:t>
            </w:r>
          </w:p>
          <w:p w:rsidR="00E93F82" w:rsidRPr="00A6750D" w:rsidRDefault="00E93F82" w:rsidP="00FF069D">
            <w:pPr>
              <w:pStyle w:val="a7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6750D">
              <w:rPr>
                <w:rFonts w:ascii="Arial Narrow" w:hAnsi="Arial Narrow"/>
                <w:sz w:val="20"/>
                <w:szCs w:val="20"/>
              </w:rPr>
              <w:t>работы</w:t>
            </w:r>
          </w:p>
        </w:tc>
        <w:tc>
          <w:tcPr>
            <w:tcW w:w="2200" w:type="dxa"/>
            <w:vMerge w:val="restart"/>
            <w:vAlign w:val="center"/>
          </w:tcPr>
          <w:p w:rsidR="00E93F82" w:rsidRPr="00A6750D" w:rsidRDefault="00E93F82" w:rsidP="00FF069D">
            <w:pPr>
              <w:pStyle w:val="a7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6750D">
              <w:rPr>
                <w:rFonts w:ascii="Arial Narrow" w:hAnsi="Arial Narrow"/>
                <w:sz w:val="20"/>
                <w:szCs w:val="20"/>
              </w:rPr>
              <w:t>Результаты</w:t>
            </w:r>
          </w:p>
          <w:p w:rsidR="00E93F82" w:rsidRPr="00A6750D" w:rsidRDefault="00E93F82" w:rsidP="00FF069D">
            <w:pPr>
              <w:pStyle w:val="a7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6750D">
              <w:rPr>
                <w:rFonts w:ascii="Arial Narrow" w:hAnsi="Arial Narrow"/>
                <w:sz w:val="20"/>
                <w:szCs w:val="20"/>
              </w:rPr>
              <w:t>работы</w:t>
            </w:r>
          </w:p>
        </w:tc>
      </w:tr>
      <w:tr w:rsidR="00E93F82" w:rsidRPr="00A6750D" w:rsidTr="00993172">
        <w:trPr>
          <w:trHeight w:val="295"/>
        </w:trPr>
        <w:tc>
          <w:tcPr>
            <w:tcW w:w="675" w:type="dxa"/>
            <w:vMerge/>
            <w:vAlign w:val="center"/>
          </w:tcPr>
          <w:p w:rsidR="00E93F82" w:rsidRPr="00A6750D" w:rsidRDefault="00E93F82" w:rsidP="00993172">
            <w:pPr>
              <w:pStyle w:val="a7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4536" w:type="dxa"/>
            <w:vMerge/>
            <w:vAlign w:val="center"/>
          </w:tcPr>
          <w:p w:rsidR="00E93F82" w:rsidRPr="00A6750D" w:rsidRDefault="00E93F82" w:rsidP="00FF069D">
            <w:pPr>
              <w:pStyle w:val="a7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5" w:type="dxa"/>
            <w:gridSpan w:val="2"/>
            <w:vAlign w:val="center"/>
          </w:tcPr>
          <w:p w:rsidR="00E93F82" w:rsidRPr="00A6750D" w:rsidRDefault="00E93F82" w:rsidP="00FF069D">
            <w:pPr>
              <w:pStyle w:val="a7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6750D">
              <w:rPr>
                <w:rFonts w:ascii="Arial Narrow" w:hAnsi="Arial Narrow"/>
                <w:sz w:val="20"/>
                <w:szCs w:val="20"/>
              </w:rPr>
              <w:t>начало</w:t>
            </w:r>
          </w:p>
        </w:tc>
        <w:tc>
          <w:tcPr>
            <w:tcW w:w="1134" w:type="dxa"/>
            <w:vAlign w:val="center"/>
          </w:tcPr>
          <w:p w:rsidR="00E93F82" w:rsidRPr="00A6750D" w:rsidRDefault="00E93F82" w:rsidP="00FF069D">
            <w:pPr>
              <w:pStyle w:val="a7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A6750D">
              <w:rPr>
                <w:rFonts w:ascii="Arial Narrow" w:hAnsi="Arial Narrow"/>
                <w:sz w:val="20"/>
                <w:szCs w:val="20"/>
              </w:rPr>
              <w:t>окончание</w:t>
            </w:r>
          </w:p>
        </w:tc>
        <w:tc>
          <w:tcPr>
            <w:tcW w:w="2200" w:type="dxa"/>
            <w:vMerge/>
            <w:vAlign w:val="center"/>
          </w:tcPr>
          <w:p w:rsidR="00E93F82" w:rsidRPr="00A6750D" w:rsidRDefault="00E93F82" w:rsidP="00FF069D">
            <w:pPr>
              <w:pStyle w:val="a7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14DD3" w:rsidRPr="00A6750D" w:rsidTr="00993172">
        <w:trPr>
          <w:trHeight w:val="398"/>
        </w:trPr>
        <w:tc>
          <w:tcPr>
            <w:tcW w:w="675" w:type="dxa"/>
            <w:vAlign w:val="center"/>
          </w:tcPr>
          <w:p w:rsidR="00B14DD3" w:rsidRPr="00A6750D" w:rsidRDefault="00B14DD3" w:rsidP="00993172">
            <w:pPr>
              <w:pStyle w:val="a7"/>
              <w:jc w:val="center"/>
              <w:rPr>
                <w:rFonts w:ascii="Arial Narrow" w:hAnsi="Arial Narrow"/>
              </w:rPr>
            </w:pPr>
            <w:r w:rsidRPr="00A6750D">
              <w:rPr>
                <w:rFonts w:ascii="Arial Narrow" w:hAnsi="Arial Narrow"/>
              </w:rPr>
              <w:t>1</w:t>
            </w:r>
          </w:p>
        </w:tc>
        <w:tc>
          <w:tcPr>
            <w:tcW w:w="4536" w:type="dxa"/>
            <w:vAlign w:val="center"/>
          </w:tcPr>
          <w:p w:rsidR="00B14DD3" w:rsidRPr="00A6750D" w:rsidRDefault="00E86CDB" w:rsidP="00310B64">
            <w:pPr>
              <w:pStyle w:val="a7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Производство ремонтных работ</w:t>
            </w:r>
          </w:p>
        </w:tc>
        <w:tc>
          <w:tcPr>
            <w:tcW w:w="1135" w:type="dxa"/>
            <w:gridSpan w:val="2"/>
            <w:vAlign w:val="center"/>
          </w:tcPr>
          <w:p w:rsidR="00B14DD3" w:rsidRPr="00A6750D" w:rsidRDefault="00B14DD3" w:rsidP="003F639C">
            <w:pPr>
              <w:pStyle w:val="a7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14DD3" w:rsidRPr="00A6750D" w:rsidRDefault="00B14DD3" w:rsidP="003F639C">
            <w:pPr>
              <w:pStyle w:val="a7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B14DD3" w:rsidRPr="00A6750D" w:rsidRDefault="009432DB" w:rsidP="00310B64">
            <w:pPr>
              <w:pStyle w:val="a7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Подписание актов КС-2, Кс-3</w:t>
            </w:r>
          </w:p>
        </w:tc>
      </w:tr>
      <w:tr w:rsidR="00B14DD3" w:rsidRPr="00AF4966" w:rsidTr="00993172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After w:val="3"/>
          <w:wAfter w:w="4174" w:type="dxa"/>
          <w:jc w:val="center"/>
        </w:trPr>
        <w:tc>
          <w:tcPr>
            <w:tcW w:w="5506" w:type="dxa"/>
            <w:gridSpan w:val="3"/>
          </w:tcPr>
          <w:p w:rsidR="00B14DD3" w:rsidRDefault="00B14DD3" w:rsidP="00C6112D">
            <w:pPr>
              <w:pStyle w:val="a7"/>
            </w:pPr>
          </w:p>
          <w:p w:rsidR="00B14DD3" w:rsidRDefault="00B14DD3" w:rsidP="00C6112D">
            <w:pPr>
              <w:pStyle w:val="a7"/>
            </w:pPr>
          </w:p>
          <w:p w:rsidR="00B14DD3" w:rsidRDefault="00B14DD3" w:rsidP="00C6112D">
            <w:pPr>
              <w:pStyle w:val="a7"/>
            </w:pPr>
          </w:p>
          <w:p w:rsidR="00B14DD3" w:rsidRDefault="00B14DD3" w:rsidP="00C6112D">
            <w:pPr>
              <w:pStyle w:val="a7"/>
            </w:pPr>
          </w:p>
          <w:p w:rsidR="00B14DD3" w:rsidRDefault="00B14DD3" w:rsidP="00C6112D">
            <w:pPr>
              <w:pStyle w:val="a7"/>
            </w:pPr>
          </w:p>
          <w:p w:rsidR="00B14DD3" w:rsidRDefault="00B14DD3" w:rsidP="00C6112D">
            <w:pPr>
              <w:pStyle w:val="a7"/>
            </w:pPr>
          </w:p>
          <w:p w:rsidR="00B14DD3" w:rsidRDefault="00B14DD3" w:rsidP="00C6112D">
            <w:pPr>
              <w:pStyle w:val="a7"/>
            </w:pPr>
          </w:p>
          <w:p w:rsidR="00B14DD3" w:rsidRDefault="00B14DD3" w:rsidP="00C6112D">
            <w:pPr>
              <w:pStyle w:val="a7"/>
            </w:pPr>
          </w:p>
          <w:p w:rsidR="00B14DD3" w:rsidRDefault="00B14DD3" w:rsidP="00C6112D">
            <w:pPr>
              <w:pStyle w:val="a7"/>
            </w:pPr>
          </w:p>
          <w:p w:rsidR="00B14DD3" w:rsidRDefault="00B14DD3" w:rsidP="00C6112D">
            <w:pPr>
              <w:pStyle w:val="a7"/>
            </w:pPr>
          </w:p>
          <w:p w:rsidR="00B14DD3" w:rsidRPr="00AF4966" w:rsidRDefault="00B14DD3" w:rsidP="00C6112D">
            <w:pPr>
              <w:pStyle w:val="a7"/>
            </w:pPr>
            <w:r w:rsidRPr="00AF4966">
              <w:t>ЗАКАЗЧИК:</w:t>
            </w:r>
          </w:p>
          <w:p w:rsidR="00B14DD3" w:rsidRPr="00AF4966" w:rsidRDefault="00B14DD3" w:rsidP="00C6112D">
            <w:pPr>
              <w:pStyle w:val="a7"/>
            </w:pPr>
          </w:p>
          <w:p w:rsidR="00B14DD3" w:rsidRPr="00AF4966" w:rsidRDefault="00B14DD3" w:rsidP="00C6112D">
            <w:pPr>
              <w:pStyle w:val="a7"/>
            </w:pPr>
            <w:r w:rsidRPr="00AF4966">
              <w:t>Должность: ______________________</w:t>
            </w:r>
          </w:p>
          <w:p w:rsidR="00B14DD3" w:rsidRPr="00AF4966" w:rsidRDefault="00B14DD3" w:rsidP="00C6112D">
            <w:pPr>
              <w:pStyle w:val="a7"/>
            </w:pPr>
          </w:p>
          <w:p w:rsidR="00B14DD3" w:rsidRPr="00AF4966" w:rsidRDefault="00B14DD3" w:rsidP="00C6112D">
            <w:pPr>
              <w:pStyle w:val="a7"/>
            </w:pPr>
            <w:r w:rsidRPr="00AF4966">
              <w:t>____________________ (</w:t>
            </w:r>
            <w:r w:rsidRPr="00AF4966">
              <w:rPr>
                <w:bCs/>
                <w:u w:val="single"/>
              </w:rPr>
              <w:t>ФИО</w:t>
            </w:r>
            <w:r w:rsidRPr="00AF4966">
              <w:t>)</w:t>
            </w:r>
          </w:p>
          <w:p w:rsidR="00B14DD3" w:rsidRPr="00AF4966" w:rsidRDefault="00B14DD3" w:rsidP="00C6112D">
            <w:pPr>
              <w:pStyle w:val="a7"/>
              <w:rPr>
                <w:sz w:val="16"/>
                <w:szCs w:val="16"/>
              </w:rPr>
            </w:pPr>
            <w:r w:rsidRPr="00AF4966">
              <w:tab/>
            </w:r>
            <w:r w:rsidRPr="00AF4966">
              <w:rPr>
                <w:sz w:val="16"/>
                <w:szCs w:val="16"/>
              </w:rPr>
              <w:t xml:space="preserve">    (подпись)</w:t>
            </w:r>
          </w:p>
          <w:p w:rsidR="00B14DD3" w:rsidRPr="00AF4966" w:rsidRDefault="00B14DD3" w:rsidP="00C6112D">
            <w:pPr>
              <w:pStyle w:val="a7"/>
              <w:rPr>
                <w:sz w:val="16"/>
                <w:szCs w:val="16"/>
              </w:rPr>
            </w:pPr>
          </w:p>
          <w:p w:rsidR="00B14DD3" w:rsidRPr="00AF4966" w:rsidRDefault="00B14DD3" w:rsidP="00C6112D">
            <w:pPr>
              <w:pStyle w:val="a7"/>
            </w:pPr>
            <w:r w:rsidRPr="00AF4966">
              <w:t>[М.П.]</w:t>
            </w:r>
          </w:p>
        </w:tc>
      </w:tr>
    </w:tbl>
    <w:p w:rsidR="00E93F82" w:rsidRDefault="00E93F82" w:rsidP="00E93F82"/>
    <w:p w:rsidR="00E93F82" w:rsidRDefault="00E93F82" w:rsidP="00067BD8">
      <w:pPr>
        <w:pStyle w:val="a7"/>
        <w:rPr>
          <w:rFonts w:ascii="Arial Narrow" w:hAnsi="Arial Narrow"/>
          <w:b/>
          <w:caps/>
        </w:rPr>
      </w:pPr>
    </w:p>
    <w:p w:rsidR="00067BD8" w:rsidRPr="00381391" w:rsidRDefault="00067BD8" w:rsidP="00067BD8">
      <w:pPr>
        <w:pStyle w:val="a7"/>
        <w:jc w:val="center"/>
        <w:rPr>
          <w:rFonts w:ascii="Arial Narrow" w:hAnsi="Arial Narrow"/>
        </w:rPr>
      </w:pPr>
    </w:p>
    <w:p w:rsidR="00067BD8" w:rsidRDefault="00067BD8" w:rsidP="00884EBC">
      <w:pPr>
        <w:pStyle w:val="Default"/>
        <w:ind w:left="142" w:firstLine="992"/>
        <w:rPr>
          <w:rFonts w:ascii="Arial Narrow" w:hAnsi="Arial Narrow"/>
        </w:rPr>
      </w:pPr>
    </w:p>
    <w:p w:rsidR="00BF02F6" w:rsidRDefault="00BF02F6" w:rsidP="00884EBC">
      <w:pPr>
        <w:pStyle w:val="Default"/>
        <w:ind w:left="142" w:firstLine="992"/>
        <w:rPr>
          <w:rFonts w:ascii="Arial Narrow" w:hAnsi="Arial Narrow"/>
        </w:rPr>
      </w:pPr>
    </w:p>
    <w:p w:rsidR="00BF02F6" w:rsidRDefault="00BF02F6" w:rsidP="00884EBC">
      <w:pPr>
        <w:pStyle w:val="Default"/>
        <w:ind w:left="142" w:firstLine="992"/>
        <w:rPr>
          <w:rFonts w:ascii="Arial Narrow" w:hAnsi="Arial Narrow"/>
        </w:rPr>
      </w:pPr>
    </w:p>
    <w:p w:rsidR="007E083E" w:rsidRDefault="007E083E" w:rsidP="00884EBC">
      <w:pPr>
        <w:pStyle w:val="Default"/>
        <w:ind w:left="142" w:firstLine="992"/>
        <w:rPr>
          <w:rFonts w:ascii="Arial Narrow" w:hAnsi="Arial Narrow"/>
        </w:rPr>
      </w:pPr>
    </w:p>
    <w:p w:rsidR="007E083E" w:rsidRDefault="007E083E" w:rsidP="00884EBC">
      <w:pPr>
        <w:pStyle w:val="Default"/>
        <w:ind w:left="142" w:firstLine="992"/>
        <w:rPr>
          <w:rFonts w:ascii="Arial Narrow" w:hAnsi="Arial Narrow"/>
        </w:rPr>
      </w:pPr>
    </w:p>
    <w:p w:rsidR="00A6750D" w:rsidRDefault="00A6750D" w:rsidP="00884EBC">
      <w:pPr>
        <w:pStyle w:val="Default"/>
        <w:ind w:left="142" w:firstLine="992"/>
        <w:rPr>
          <w:rFonts w:ascii="Arial Narrow" w:hAnsi="Arial Narrow"/>
        </w:rPr>
      </w:pPr>
    </w:p>
    <w:p w:rsidR="00A6750D" w:rsidRDefault="00A6750D" w:rsidP="00884EBC">
      <w:pPr>
        <w:pStyle w:val="Default"/>
        <w:ind w:left="142" w:firstLine="992"/>
        <w:rPr>
          <w:rFonts w:ascii="Arial Narrow" w:hAnsi="Arial Narrow"/>
        </w:rPr>
      </w:pPr>
    </w:p>
    <w:p w:rsidR="00A6750D" w:rsidRDefault="00A6750D" w:rsidP="00884EBC">
      <w:pPr>
        <w:pStyle w:val="Default"/>
        <w:ind w:left="142" w:firstLine="992"/>
        <w:rPr>
          <w:rFonts w:ascii="Arial Narrow" w:hAnsi="Arial Narrow"/>
        </w:rPr>
      </w:pPr>
    </w:p>
    <w:p w:rsidR="00A6750D" w:rsidRDefault="00A6750D" w:rsidP="00884EBC">
      <w:pPr>
        <w:pStyle w:val="Default"/>
        <w:ind w:left="142" w:firstLine="992"/>
        <w:rPr>
          <w:rFonts w:ascii="Arial Narrow" w:hAnsi="Arial Narrow"/>
        </w:rPr>
      </w:pPr>
    </w:p>
    <w:p w:rsidR="00A6750D" w:rsidRDefault="00A6750D" w:rsidP="00884EBC">
      <w:pPr>
        <w:pStyle w:val="Default"/>
        <w:ind w:left="142" w:firstLine="992"/>
        <w:rPr>
          <w:rFonts w:ascii="Arial Narrow" w:hAnsi="Arial Narrow"/>
        </w:rPr>
      </w:pPr>
    </w:p>
    <w:p w:rsidR="00A6750D" w:rsidRDefault="00A6750D" w:rsidP="00884EBC">
      <w:pPr>
        <w:pStyle w:val="Default"/>
        <w:ind w:left="142" w:firstLine="992"/>
        <w:rPr>
          <w:rFonts w:ascii="Arial Narrow" w:hAnsi="Arial Narrow"/>
        </w:rPr>
      </w:pPr>
    </w:p>
    <w:p w:rsidR="0057634B" w:rsidRDefault="0057634B" w:rsidP="00884EBC">
      <w:pPr>
        <w:pStyle w:val="Default"/>
        <w:ind w:left="142" w:firstLine="992"/>
        <w:rPr>
          <w:rFonts w:ascii="Arial Narrow" w:hAnsi="Arial Narrow"/>
        </w:rPr>
      </w:pPr>
    </w:p>
    <w:p w:rsidR="00FF069D" w:rsidRDefault="00FF069D" w:rsidP="00884EBC">
      <w:pPr>
        <w:pStyle w:val="Default"/>
        <w:ind w:left="142" w:firstLine="992"/>
        <w:rPr>
          <w:rFonts w:ascii="Arial Narrow" w:hAnsi="Arial Narrow"/>
        </w:rPr>
      </w:pPr>
    </w:p>
    <w:p w:rsidR="0018013D" w:rsidRDefault="0018013D" w:rsidP="00884EBC">
      <w:pPr>
        <w:pStyle w:val="Default"/>
        <w:ind w:left="142" w:firstLine="992"/>
        <w:rPr>
          <w:rFonts w:ascii="Arial Narrow" w:hAnsi="Arial Narrow"/>
        </w:rPr>
      </w:pPr>
    </w:p>
    <w:p w:rsidR="00C71ECD" w:rsidRDefault="00C71ECD" w:rsidP="00884EBC">
      <w:pPr>
        <w:pStyle w:val="Default"/>
        <w:ind w:left="142" w:firstLine="992"/>
        <w:rPr>
          <w:rFonts w:ascii="Arial Narrow" w:hAnsi="Arial Narrow"/>
        </w:rPr>
      </w:pPr>
    </w:p>
    <w:p w:rsidR="00C71ECD" w:rsidRDefault="00C71ECD" w:rsidP="00884EBC">
      <w:pPr>
        <w:pStyle w:val="Default"/>
        <w:ind w:left="142" w:firstLine="992"/>
        <w:rPr>
          <w:rFonts w:ascii="Arial Narrow" w:hAnsi="Arial Narrow"/>
        </w:rPr>
      </w:pPr>
    </w:p>
    <w:p w:rsidR="00166434" w:rsidRDefault="00166434" w:rsidP="001F54A7">
      <w:pPr>
        <w:pStyle w:val="Default"/>
        <w:rPr>
          <w:rFonts w:ascii="Arial Narrow" w:hAnsi="Arial Narrow"/>
        </w:rPr>
        <w:sectPr w:rsidR="00166434" w:rsidSect="0011001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7BD8" w:rsidRPr="00FD3B47" w:rsidRDefault="00067BD8" w:rsidP="001F54A7">
      <w:pPr>
        <w:pStyle w:val="Default"/>
        <w:rPr>
          <w:rFonts w:ascii="Arial Narrow" w:hAnsi="Arial Narrow"/>
        </w:rPr>
      </w:pPr>
    </w:p>
    <w:sectPr w:rsidR="00067BD8" w:rsidRPr="00FD3B47" w:rsidSect="00FD3B4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9B0" w:rsidRDefault="008C59B0">
      <w:pPr>
        <w:spacing w:after="0" w:line="240" w:lineRule="auto"/>
      </w:pPr>
      <w:r>
        <w:separator/>
      </w:r>
    </w:p>
  </w:endnote>
  <w:endnote w:type="continuationSeparator" w:id="0">
    <w:p w:rsidR="008C59B0" w:rsidRDefault="008C5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D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163" w:rsidRDefault="0052604D" w:rsidP="00B1542F">
    <w:pPr>
      <w:pStyle w:val="a5"/>
      <w:jc w:val="right"/>
    </w:pPr>
    <w:r>
      <w:fldChar w:fldCharType="begin"/>
    </w:r>
    <w:r w:rsidR="00557163">
      <w:instrText xml:space="preserve"> PAGE   \* MERGEFORMAT </w:instrText>
    </w:r>
    <w:r>
      <w:fldChar w:fldCharType="separate"/>
    </w:r>
    <w:r w:rsidR="00696C5C">
      <w:rPr>
        <w:noProof/>
      </w:rPr>
      <w:t>22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9B0" w:rsidRDefault="008C59B0">
      <w:pPr>
        <w:spacing w:after="0" w:line="240" w:lineRule="auto"/>
      </w:pPr>
      <w:r>
        <w:separator/>
      </w:r>
    </w:p>
  </w:footnote>
  <w:footnote w:type="continuationSeparator" w:id="0">
    <w:p w:rsidR="008C59B0" w:rsidRDefault="008C5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163" w:rsidRDefault="00557163">
    <w:pPr>
      <w:pStyle w:val="af5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163" w:rsidRPr="0013277C" w:rsidRDefault="00557163">
    <w:pPr>
      <w:pStyle w:val="af5"/>
      <w:rPr>
        <w:sz w:val="10"/>
        <w:szCs w:val="1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163" w:rsidRPr="0013277C" w:rsidRDefault="00557163">
    <w:pPr>
      <w:pStyle w:val="af5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49EAD8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31626D"/>
    <w:multiLevelType w:val="singleLevel"/>
    <w:tmpl w:val="9528BF68"/>
    <w:lvl w:ilvl="0">
      <w:start w:val="2"/>
      <w:numFmt w:val="decimal"/>
      <w:lvlText w:val="5.%1."/>
      <w:legacy w:legacy="1" w:legacySpace="0" w:legacyIndent="43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30915BE"/>
    <w:multiLevelType w:val="singleLevel"/>
    <w:tmpl w:val="BF744710"/>
    <w:lvl w:ilvl="0">
      <w:start w:val="4"/>
      <w:numFmt w:val="decimal"/>
      <w:lvlText w:val="2.%1."/>
      <w:legacy w:legacy="1" w:legacySpace="0" w:legacyIndent="4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03521293"/>
    <w:multiLevelType w:val="hybridMultilevel"/>
    <w:tmpl w:val="87DEF046"/>
    <w:name w:val="WW8Num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507D1F"/>
    <w:multiLevelType w:val="hybridMultilevel"/>
    <w:tmpl w:val="B9BACAE2"/>
    <w:lvl w:ilvl="0" w:tplc="C666B040">
      <w:start w:val="12"/>
      <w:numFmt w:val="decimal"/>
      <w:lvlText w:val="%1."/>
      <w:lvlJc w:val="left"/>
      <w:pPr>
        <w:ind w:left="720" w:hanging="360"/>
      </w:pPr>
      <w:rPr>
        <w:rFonts w:eastAsia="Times New Roman"/>
        <w:b/>
        <w:sz w:val="22"/>
        <w:szCs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0302D4"/>
    <w:multiLevelType w:val="hybridMultilevel"/>
    <w:tmpl w:val="F1061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C933EE"/>
    <w:multiLevelType w:val="multilevel"/>
    <w:tmpl w:val="CB18E198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34" w:hanging="450"/>
      </w:pPr>
      <w:rPr>
        <w:rFonts w:hint="default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7">
    <w:nsid w:val="0CB779FC"/>
    <w:multiLevelType w:val="hybridMultilevel"/>
    <w:tmpl w:val="0B3C5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423343"/>
    <w:multiLevelType w:val="hybridMultilevel"/>
    <w:tmpl w:val="DFAC8946"/>
    <w:lvl w:ilvl="0" w:tplc="2A740B24">
      <w:start w:val="1"/>
      <w:numFmt w:val="decimal"/>
      <w:lvlText w:val="%1."/>
      <w:lvlJc w:val="left"/>
      <w:pPr>
        <w:ind w:left="38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18" w:hanging="360"/>
      </w:pPr>
    </w:lvl>
    <w:lvl w:ilvl="2" w:tplc="0419001B" w:tentative="1">
      <w:start w:val="1"/>
      <w:numFmt w:val="lowerRoman"/>
      <w:lvlText w:val="%3."/>
      <w:lvlJc w:val="right"/>
      <w:pPr>
        <w:ind w:left="5338" w:hanging="180"/>
      </w:pPr>
    </w:lvl>
    <w:lvl w:ilvl="3" w:tplc="0419000F" w:tentative="1">
      <w:start w:val="1"/>
      <w:numFmt w:val="decimal"/>
      <w:lvlText w:val="%4."/>
      <w:lvlJc w:val="left"/>
      <w:pPr>
        <w:ind w:left="6058" w:hanging="360"/>
      </w:pPr>
    </w:lvl>
    <w:lvl w:ilvl="4" w:tplc="04190019" w:tentative="1">
      <w:start w:val="1"/>
      <w:numFmt w:val="lowerLetter"/>
      <w:lvlText w:val="%5."/>
      <w:lvlJc w:val="left"/>
      <w:pPr>
        <w:ind w:left="6778" w:hanging="360"/>
      </w:pPr>
    </w:lvl>
    <w:lvl w:ilvl="5" w:tplc="0419001B" w:tentative="1">
      <w:start w:val="1"/>
      <w:numFmt w:val="lowerRoman"/>
      <w:lvlText w:val="%6."/>
      <w:lvlJc w:val="right"/>
      <w:pPr>
        <w:ind w:left="7498" w:hanging="180"/>
      </w:pPr>
    </w:lvl>
    <w:lvl w:ilvl="6" w:tplc="0419000F" w:tentative="1">
      <w:start w:val="1"/>
      <w:numFmt w:val="decimal"/>
      <w:lvlText w:val="%7."/>
      <w:lvlJc w:val="left"/>
      <w:pPr>
        <w:ind w:left="8218" w:hanging="360"/>
      </w:pPr>
    </w:lvl>
    <w:lvl w:ilvl="7" w:tplc="04190019" w:tentative="1">
      <w:start w:val="1"/>
      <w:numFmt w:val="lowerLetter"/>
      <w:lvlText w:val="%8."/>
      <w:lvlJc w:val="left"/>
      <w:pPr>
        <w:ind w:left="8938" w:hanging="360"/>
      </w:pPr>
    </w:lvl>
    <w:lvl w:ilvl="8" w:tplc="0419001B" w:tentative="1">
      <w:start w:val="1"/>
      <w:numFmt w:val="lowerRoman"/>
      <w:lvlText w:val="%9."/>
      <w:lvlJc w:val="right"/>
      <w:pPr>
        <w:ind w:left="9658" w:hanging="180"/>
      </w:pPr>
    </w:lvl>
  </w:abstractNum>
  <w:abstractNum w:abstractNumId="9">
    <w:nsid w:val="139E4592"/>
    <w:multiLevelType w:val="hybridMultilevel"/>
    <w:tmpl w:val="E84C6E7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0">
    <w:nsid w:val="2334392E"/>
    <w:multiLevelType w:val="singleLevel"/>
    <w:tmpl w:val="D69A8004"/>
    <w:lvl w:ilvl="0">
      <w:start w:val="4"/>
      <w:numFmt w:val="decimal"/>
      <w:lvlText w:val="6.%1."/>
      <w:legacy w:legacy="1" w:legacySpace="0" w:legacyIndent="4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7CD2EAB"/>
    <w:multiLevelType w:val="hybridMultilevel"/>
    <w:tmpl w:val="C1BCCBFC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212"/>
        </w:tabs>
        <w:ind w:left="1212" w:hanging="360"/>
      </w:pPr>
      <w:rPr>
        <w:b w:val="0"/>
        <w:i w:val="0"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D04B56"/>
    <w:multiLevelType w:val="hybridMultilevel"/>
    <w:tmpl w:val="B9C0A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4B1D2F"/>
    <w:multiLevelType w:val="singleLevel"/>
    <w:tmpl w:val="7610B4AC"/>
    <w:lvl w:ilvl="0">
      <w:start w:val="1"/>
      <w:numFmt w:val="decimal"/>
      <w:lvlText w:val="9.%1.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385C4F6B"/>
    <w:multiLevelType w:val="singleLevel"/>
    <w:tmpl w:val="1F7E92CC"/>
    <w:lvl w:ilvl="0">
      <w:start w:val="1"/>
      <w:numFmt w:val="decimal"/>
      <w:lvlText w:val="2.%1."/>
      <w:legacy w:legacy="1" w:legacySpace="0" w:legacyIndent="44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387340E8"/>
    <w:multiLevelType w:val="singleLevel"/>
    <w:tmpl w:val="A516D516"/>
    <w:lvl w:ilvl="0">
      <w:start w:val="2"/>
      <w:numFmt w:val="decimal"/>
      <w:lvlText w:val="8.%1."/>
      <w:legacy w:legacy="1" w:legacySpace="0" w:legacyIndent="46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>
    <w:nsid w:val="39372287"/>
    <w:multiLevelType w:val="multilevel"/>
    <w:tmpl w:val="4836CAF4"/>
    <w:lvl w:ilvl="0">
      <w:start w:val="1"/>
      <w:numFmt w:val="decimal"/>
      <w:lvlText w:val="11.%1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>
    <w:nsid w:val="3E545D73"/>
    <w:multiLevelType w:val="singleLevel"/>
    <w:tmpl w:val="95F68860"/>
    <w:lvl w:ilvl="0">
      <w:start w:val="1"/>
      <w:numFmt w:val="decimal"/>
      <w:lvlText w:val="6.%1."/>
      <w:legacy w:legacy="1" w:legacySpace="0" w:legacyIndent="45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42F85CED"/>
    <w:multiLevelType w:val="hybridMultilevel"/>
    <w:tmpl w:val="7346D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546920"/>
    <w:multiLevelType w:val="hybridMultilevel"/>
    <w:tmpl w:val="165E9A4A"/>
    <w:lvl w:ilvl="0" w:tplc="FFFFFFFF">
      <w:start w:val="1"/>
      <w:numFmt w:val="decimal"/>
      <w:lvlText w:val="13.%1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7530B9"/>
    <w:multiLevelType w:val="multilevel"/>
    <w:tmpl w:val="EF1807EE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22">
    <w:nsid w:val="4EA95FC9"/>
    <w:multiLevelType w:val="multilevel"/>
    <w:tmpl w:val="B7361E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F6D517B"/>
    <w:multiLevelType w:val="singleLevel"/>
    <w:tmpl w:val="478E8A86"/>
    <w:lvl w:ilvl="0">
      <w:start w:val="2"/>
      <w:numFmt w:val="decimal"/>
      <w:lvlText w:val="3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>
    <w:nsid w:val="551C6DD2"/>
    <w:multiLevelType w:val="multilevel"/>
    <w:tmpl w:val="8F1C8C02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4" w:hanging="660"/>
      </w:pPr>
      <w:rPr>
        <w:rFonts w:hint="default"/>
      </w:rPr>
    </w:lvl>
    <w:lvl w:ilvl="2">
      <w:start w:val="1"/>
      <w:numFmt w:val="decimal"/>
      <w:lvlText w:val="13.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92" w:hanging="1800"/>
      </w:pPr>
      <w:rPr>
        <w:rFonts w:hint="default"/>
      </w:rPr>
    </w:lvl>
  </w:abstractNum>
  <w:abstractNum w:abstractNumId="25">
    <w:nsid w:val="567B7077"/>
    <w:multiLevelType w:val="singleLevel"/>
    <w:tmpl w:val="AB5A4F06"/>
    <w:lvl w:ilvl="0">
      <w:start w:val="1"/>
      <w:numFmt w:val="decimal"/>
      <w:lvlText w:val="4.2.%1."/>
      <w:legacy w:legacy="1" w:legacySpace="0" w:legacyIndent="65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6">
    <w:nsid w:val="60F25E68"/>
    <w:multiLevelType w:val="multilevel"/>
    <w:tmpl w:val="155A967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7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27">
    <w:nsid w:val="634E7B1A"/>
    <w:multiLevelType w:val="hybridMultilevel"/>
    <w:tmpl w:val="D4986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A46859"/>
    <w:multiLevelType w:val="singleLevel"/>
    <w:tmpl w:val="BA362346"/>
    <w:lvl w:ilvl="0">
      <w:start w:val="5"/>
      <w:numFmt w:val="decimal"/>
      <w:lvlText w:val="3.%1."/>
      <w:legacy w:legacy="1" w:legacySpace="0" w:legacyIndent="44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>
    <w:nsid w:val="683801F0"/>
    <w:multiLevelType w:val="multilevel"/>
    <w:tmpl w:val="7BEA39EA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4" w:hanging="660"/>
      </w:pPr>
      <w:rPr>
        <w:rFonts w:hint="default"/>
      </w:rPr>
    </w:lvl>
    <w:lvl w:ilvl="2">
      <w:start w:val="1"/>
      <w:numFmt w:val="decimal"/>
      <w:lvlText w:val="13.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92" w:hanging="1800"/>
      </w:pPr>
      <w:rPr>
        <w:rFonts w:hint="default"/>
      </w:rPr>
    </w:lvl>
  </w:abstractNum>
  <w:abstractNum w:abstractNumId="30">
    <w:nsid w:val="68B236FA"/>
    <w:multiLevelType w:val="hybridMultilevel"/>
    <w:tmpl w:val="D884F406"/>
    <w:lvl w:ilvl="0" w:tplc="52423AD4">
      <w:start w:val="1"/>
      <w:numFmt w:val="decimal"/>
      <w:lvlText w:val="1.%1."/>
      <w:legacy w:legacy="1" w:legacySpace="0" w:legacyIndent="427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B1C6BDB"/>
    <w:multiLevelType w:val="hybridMultilevel"/>
    <w:tmpl w:val="0574A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D31C05"/>
    <w:multiLevelType w:val="hybridMultilevel"/>
    <w:tmpl w:val="3D94E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850550"/>
    <w:multiLevelType w:val="hybridMultilevel"/>
    <w:tmpl w:val="E996E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A405EC"/>
    <w:multiLevelType w:val="multilevel"/>
    <w:tmpl w:val="BE2E76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2EC085E"/>
    <w:multiLevelType w:val="multilevel"/>
    <w:tmpl w:val="808ACA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  <w:i w:val="0"/>
        <w:color w:val="auto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36">
    <w:nsid w:val="7372297F"/>
    <w:multiLevelType w:val="hybridMultilevel"/>
    <w:tmpl w:val="460CCF0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7">
    <w:nsid w:val="7AFD1A54"/>
    <w:multiLevelType w:val="hybridMultilevel"/>
    <w:tmpl w:val="911698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32"/>
  </w:num>
  <w:num w:numId="3">
    <w:abstractNumId w:val="31"/>
  </w:num>
  <w:num w:numId="4">
    <w:abstractNumId w:val="27"/>
  </w:num>
  <w:num w:numId="5">
    <w:abstractNumId w:val="36"/>
  </w:num>
  <w:num w:numId="6">
    <w:abstractNumId w:val="5"/>
  </w:num>
  <w:num w:numId="7">
    <w:abstractNumId w:val="17"/>
  </w:num>
  <w:num w:numId="8">
    <w:abstractNumId w:val="37"/>
  </w:num>
  <w:num w:numId="9">
    <w:abstractNumId w:val="33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4"/>
    </w:lvlOverride>
  </w:num>
  <w:num w:numId="14">
    <w:abstractNumId w:val="23"/>
    <w:lvlOverride w:ilvl="0">
      <w:startOverride w:val="2"/>
    </w:lvlOverride>
  </w:num>
  <w:num w:numId="15">
    <w:abstractNumId w:val="28"/>
    <w:lvlOverride w:ilvl="0">
      <w:startOverride w:val="5"/>
    </w:lvlOverride>
  </w:num>
  <w:num w:numId="16">
    <w:abstractNumId w:val="25"/>
    <w:lvlOverride w:ilvl="0">
      <w:startOverride w:val="1"/>
    </w:lvlOverride>
  </w:num>
  <w:num w:numId="17">
    <w:abstractNumId w:val="1"/>
    <w:lvlOverride w:ilvl="0">
      <w:startOverride w:val="2"/>
    </w:lvlOverride>
  </w:num>
  <w:num w:numId="18">
    <w:abstractNumId w:val="18"/>
    <w:lvlOverride w:ilvl="0">
      <w:startOverride w:val="1"/>
    </w:lvlOverride>
  </w:num>
  <w:num w:numId="19">
    <w:abstractNumId w:val="10"/>
    <w:lvlOverride w:ilvl="0">
      <w:startOverride w:val="4"/>
    </w:lvlOverride>
  </w:num>
  <w:num w:numId="20">
    <w:abstractNumId w:val="0"/>
    <w:lvlOverride w:ilvl="0">
      <w:lvl w:ilvl="0">
        <w:numFmt w:val="bullet"/>
        <w:lvlText w:val="-"/>
        <w:legacy w:legacy="1" w:legacySpace="0" w:legacyIndent="1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16"/>
    <w:lvlOverride w:ilvl="0">
      <w:startOverride w:val="2"/>
    </w:lvlOverride>
  </w:num>
  <w:num w:numId="22">
    <w:abstractNumId w:val="13"/>
    <w:lvlOverride w:ilvl="0">
      <w:startOverride w:val="1"/>
    </w:lvlOverride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2"/>
  </w:num>
  <w:num w:numId="27">
    <w:abstractNumId w:val="30"/>
  </w:num>
  <w:num w:numId="28">
    <w:abstractNumId w:val="12"/>
  </w:num>
  <w:num w:numId="29">
    <w:abstractNumId w:val="8"/>
  </w:num>
  <w:num w:numId="30">
    <w:abstractNumId w:val="11"/>
  </w:num>
  <w:num w:numId="31">
    <w:abstractNumId w:val="14"/>
  </w:num>
  <w:num w:numId="32">
    <w:abstractNumId w:val="9"/>
  </w:num>
  <w:num w:numId="33">
    <w:abstractNumId w:val="20"/>
  </w:num>
  <w:num w:numId="34">
    <w:abstractNumId w:val="24"/>
  </w:num>
  <w:num w:numId="35">
    <w:abstractNumId w:val="29"/>
    <w:lvlOverride w:ilvl="0">
      <w:lvl w:ilvl="0">
        <w:start w:val="13"/>
        <w:numFmt w:val="decimal"/>
        <w:lvlText w:val="%1."/>
        <w:lvlJc w:val="left"/>
        <w:pPr>
          <w:ind w:left="660" w:hanging="6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84" w:hanging="660"/>
        </w:pPr>
        <w:rPr>
          <w:rFonts w:hint="default"/>
        </w:rPr>
      </w:lvl>
    </w:lvlOverride>
    <w:lvlOverride w:ilvl="2">
      <w:lvl w:ilvl="2">
        <w:start w:val="1"/>
        <w:numFmt w:val="decimal"/>
        <w:lvlText w:val="13.1.%3"/>
        <w:lvlJc w:val="left"/>
        <w:pPr>
          <w:ind w:left="1004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692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376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0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384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08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92" w:hanging="1800"/>
        </w:pPr>
        <w:rPr>
          <w:rFonts w:hint="default"/>
        </w:rPr>
      </w:lvl>
    </w:lvlOverride>
  </w:num>
  <w:num w:numId="36">
    <w:abstractNumId w:val="21"/>
  </w:num>
  <w:num w:numId="37">
    <w:abstractNumId w:val="26"/>
  </w:num>
  <w:num w:numId="38">
    <w:abstractNumId w:val="6"/>
  </w:num>
  <w:num w:numId="39">
    <w:abstractNumId w:val="35"/>
  </w:num>
  <w:num w:numId="40">
    <w:abstractNumId w:val="34"/>
  </w:num>
  <w:num w:numId="41">
    <w:abstractNumId w:val="22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B26"/>
    <w:rsid w:val="00006069"/>
    <w:rsid w:val="000070F9"/>
    <w:rsid w:val="00027ECA"/>
    <w:rsid w:val="00067BD8"/>
    <w:rsid w:val="00086851"/>
    <w:rsid w:val="000A368E"/>
    <w:rsid w:val="000C6B64"/>
    <w:rsid w:val="00106374"/>
    <w:rsid w:val="001078C8"/>
    <w:rsid w:val="00110013"/>
    <w:rsid w:val="00113895"/>
    <w:rsid w:val="001309C4"/>
    <w:rsid w:val="001332BC"/>
    <w:rsid w:val="00135AA5"/>
    <w:rsid w:val="00135B97"/>
    <w:rsid w:val="00141AC0"/>
    <w:rsid w:val="00143D8B"/>
    <w:rsid w:val="00163D3B"/>
    <w:rsid w:val="00166434"/>
    <w:rsid w:val="001759AC"/>
    <w:rsid w:val="00177BC0"/>
    <w:rsid w:val="0018013D"/>
    <w:rsid w:val="001852EF"/>
    <w:rsid w:val="001866CE"/>
    <w:rsid w:val="001960A3"/>
    <w:rsid w:val="001B65F3"/>
    <w:rsid w:val="001C3404"/>
    <w:rsid w:val="001C5A20"/>
    <w:rsid w:val="001E29AE"/>
    <w:rsid w:val="001E4693"/>
    <w:rsid w:val="001F0352"/>
    <w:rsid w:val="001F4CC9"/>
    <w:rsid w:val="001F54A7"/>
    <w:rsid w:val="002233C7"/>
    <w:rsid w:val="00225806"/>
    <w:rsid w:val="00236F08"/>
    <w:rsid w:val="00243D63"/>
    <w:rsid w:val="00257AD6"/>
    <w:rsid w:val="0026227E"/>
    <w:rsid w:val="002866D8"/>
    <w:rsid w:val="002913D1"/>
    <w:rsid w:val="00293763"/>
    <w:rsid w:val="002938D0"/>
    <w:rsid w:val="002A5B26"/>
    <w:rsid w:val="003029F4"/>
    <w:rsid w:val="00310B64"/>
    <w:rsid w:val="00314637"/>
    <w:rsid w:val="00324073"/>
    <w:rsid w:val="00334269"/>
    <w:rsid w:val="003450E3"/>
    <w:rsid w:val="00357248"/>
    <w:rsid w:val="00362AEA"/>
    <w:rsid w:val="00387E0B"/>
    <w:rsid w:val="003B0252"/>
    <w:rsid w:val="003F3118"/>
    <w:rsid w:val="003F5232"/>
    <w:rsid w:val="003F639C"/>
    <w:rsid w:val="00405DD8"/>
    <w:rsid w:val="00431776"/>
    <w:rsid w:val="00436EB6"/>
    <w:rsid w:val="004624A7"/>
    <w:rsid w:val="0048120D"/>
    <w:rsid w:val="00492195"/>
    <w:rsid w:val="004B2844"/>
    <w:rsid w:val="004B4DBE"/>
    <w:rsid w:val="004C4A6D"/>
    <w:rsid w:val="004C7875"/>
    <w:rsid w:val="004F73A3"/>
    <w:rsid w:val="0050012B"/>
    <w:rsid w:val="005006FD"/>
    <w:rsid w:val="0050704D"/>
    <w:rsid w:val="0052604D"/>
    <w:rsid w:val="0054279C"/>
    <w:rsid w:val="005514F4"/>
    <w:rsid w:val="00557163"/>
    <w:rsid w:val="0057634B"/>
    <w:rsid w:val="005A67C7"/>
    <w:rsid w:val="005B6B65"/>
    <w:rsid w:val="0060028B"/>
    <w:rsid w:val="00604F65"/>
    <w:rsid w:val="006746AA"/>
    <w:rsid w:val="00680921"/>
    <w:rsid w:val="00687D3B"/>
    <w:rsid w:val="00696C5C"/>
    <w:rsid w:val="006D1BB8"/>
    <w:rsid w:val="006D4D83"/>
    <w:rsid w:val="006F50AE"/>
    <w:rsid w:val="007049B4"/>
    <w:rsid w:val="0073258C"/>
    <w:rsid w:val="00755813"/>
    <w:rsid w:val="00765ED2"/>
    <w:rsid w:val="00782866"/>
    <w:rsid w:val="0079297D"/>
    <w:rsid w:val="007A068E"/>
    <w:rsid w:val="007C482E"/>
    <w:rsid w:val="007D3D2A"/>
    <w:rsid w:val="007E083E"/>
    <w:rsid w:val="007E3EA0"/>
    <w:rsid w:val="007E7E74"/>
    <w:rsid w:val="00822C72"/>
    <w:rsid w:val="00830391"/>
    <w:rsid w:val="00835111"/>
    <w:rsid w:val="00845F8F"/>
    <w:rsid w:val="0084669B"/>
    <w:rsid w:val="008633BF"/>
    <w:rsid w:val="00884EBC"/>
    <w:rsid w:val="00886856"/>
    <w:rsid w:val="00893304"/>
    <w:rsid w:val="008A6AF7"/>
    <w:rsid w:val="008B02EA"/>
    <w:rsid w:val="008C59B0"/>
    <w:rsid w:val="008C6CAC"/>
    <w:rsid w:val="008D7757"/>
    <w:rsid w:val="008F2147"/>
    <w:rsid w:val="00902E8E"/>
    <w:rsid w:val="00914D46"/>
    <w:rsid w:val="009432DB"/>
    <w:rsid w:val="00946010"/>
    <w:rsid w:val="00965284"/>
    <w:rsid w:val="00973794"/>
    <w:rsid w:val="009778FB"/>
    <w:rsid w:val="00993172"/>
    <w:rsid w:val="009972DD"/>
    <w:rsid w:val="009C0A70"/>
    <w:rsid w:val="009C54AA"/>
    <w:rsid w:val="009C6929"/>
    <w:rsid w:val="009D6452"/>
    <w:rsid w:val="009F5BD3"/>
    <w:rsid w:val="00A311D2"/>
    <w:rsid w:val="00A44AD6"/>
    <w:rsid w:val="00A6181F"/>
    <w:rsid w:val="00A66875"/>
    <w:rsid w:val="00A6750D"/>
    <w:rsid w:val="00A71AD9"/>
    <w:rsid w:val="00A75440"/>
    <w:rsid w:val="00A9183B"/>
    <w:rsid w:val="00AA07C6"/>
    <w:rsid w:val="00B0544B"/>
    <w:rsid w:val="00B14500"/>
    <w:rsid w:val="00B14A10"/>
    <w:rsid w:val="00B14DD3"/>
    <w:rsid w:val="00B1542F"/>
    <w:rsid w:val="00B341E8"/>
    <w:rsid w:val="00B50337"/>
    <w:rsid w:val="00B53D4A"/>
    <w:rsid w:val="00B74390"/>
    <w:rsid w:val="00B818BD"/>
    <w:rsid w:val="00BA208A"/>
    <w:rsid w:val="00BA5DC3"/>
    <w:rsid w:val="00BC4849"/>
    <w:rsid w:val="00BF02F6"/>
    <w:rsid w:val="00BF6C82"/>
    <w:rsid w:val="00C0289C"/>
    <w:rsid w:val="00C104F1"/>
    <w:rsid w:val="00C1089E"/>
    <w:rsid w:val="00C15F41"/>
    <w:rsid w:val="00C403C0"/>
    <w:rsid w:val="00C5276F"/>
    <w:rsid w:val="00C6112D"/>
    <w:rsid w:val="00C61705"/>
    <w:rsid w:val="00C71ECD"/>
    <w:rsid w:val="00C72F81"/>
    <w:rsid w:val="00C935B8"/>
    <w:rsid w:val="00C93E62"/>
    <w:rsid w:val="00CD1EF7"/>
    <w:rsid w:val="00CD2511"/>
    <w:rsid w:val="00CF36D4"/>
    <w:rsid w:val="00D00C2D"/>
    <w:rsid w:val="00D1555E"/>
    <w:rsid w:val="00D15FFF"/>
    <w:rsid w:val="00D1669F"/>
    <w:rsid w:val="00D1739D"/>
    <w:rsid w:val="00D33608"/>
    <w:rsid w:val="00D40743"/>
    <w:rsid w:val="00D516FC"/>
    <w:rsid w:val="00D53B59"/>
    <w:rsid w:val="00D67B0E"/>
    <w:rsid w:val="00D74214"/>
    <w:rsid w:val="00D84C49"/>
    <w:rsid w:val="00D85CBF"/>
    <w:rsid w:val="00DB148A"/>
    <w:rsid w:val="00DC2564"/>
    <w:rsid w:val="00DC79D5"/>
    <w:rsid w:val="00DD4942"/>
    <w:rsid w:val="00DE0292"/>
    <w:rsid w:val="00E13385"/>
    <w:rsid w:val="00E1697C"/>
    <w:rsid w:val="00E175AC"/>
    <w:rsid w:val="00E21176"/>
    <w:rsid w:val="00E41B9C"/>
    <w:rsid w:val="00E50B67"/>
    <w:rsid w:val="00E86CDB"/>
    <w:rsid w:val="00E93F82"/>
    <w:rsid w:val="00EA2CD0"/>
    <w:rsid w:val="00EC3F8B"/>
    <w:rsid w:val="00ED7282"/>
    <w:rsid w:val="00EE426E"/>
    <w:rsid w:val="00EE6B60"/>
    <w:rsid w:val="00EF3A0D"/>
    <w:rsid w:val="00F17DD9"/>
    <w:rsid w:val="00F30682"/>
    <w:rsid w:val="00F36B0E"/>
    <w:rsid w:val="00F40D85"/>
    <w:rsid w:val="00F56602"/>
    <w:rsid w:val="00F643AC"/>
    <w:rsid w:val="00F7031B"/>
    <w:rsid w:val="00F775D7"/>
    <w:rsid w:val="00F82BDD"/>
    <w:rsid w:val="00F8564D"/>
    <w:rsid w:val="00FA1D13"/>
    <w:rsid w:val="00FA7146"/>
    <w:rsid w:val="00FB1501"/>
    <w:rsid w:val="00FC5628"/>
    <w:rsid w:val="00FD3B47"/>
    <w:rsid w:val="00FD4DE7"/>
    <w:rsid w:val="00FE7CE6"/>
    <w:rsid w:val="00FF0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04D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Заголовок 1 Знак Знак Знак Знак Знак Знак Знак Знак Знак,H1,H1 Знак"/>
    <w:basedOn w:val="a"/>
    <w:next w:val="a"/>
    <w:link w:val="11"/>
    <w:qFormat/>
    <w:rsid w:val="00110013"/>
    <w:pPr>
      <w:keepNext/>
      <w:spacing w:before="240" w:after="60" w:line="240" w:lineRule="auto"/>
      <w:jc w:val="center"/>
      <w:outlineLvl w:val="0"/>
    </w:pPr>
    <w:rPr>
      <w:rFonts w:ascii="Times New Roman" w:hAnsi="Times New Roman"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D3B47"/>
    <w:rPr>
      <w:color w:val="0000FF"/>
      <w:u w:val="single"/>
    </w:rPr>
  </w:style>
  <w:style w:type="paragraph" w:styleId="a4">
    <w:name w:val="Normal (Web)"/>
    <w:basedOn w:val="a"/>
    <w:rsid w:val="00FD3B47"/>
    <w:pPr>
      <w:spacing w:before="100" w:after="100" w:line="240" w:lineRule="auto"/>
    </w:pPr>
    <w:rPr>
      <w:rFonts w:ascii="Times New Roman" w:hAnsi="Times New Roman"/>
      <w:sz w:val="24"/>
      <w:szCs w:val="20"/>
    </w:rPr>
  </w:style>
  <w:style w:type="paragraph" w:styleId="a5">
    <w:name w:val="footer"/>
    <w:basedOn w:val="a"/>
    <w:link w:val="a6"/>
    <w:uiPriority w:val="99"/>
    <w:unhideWhenUsed/>
    <w:rsid w:val="00FD3B47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FD3B47"/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FD3B47"/>
    <w:rPr>
      <w:rFonts w:eastAsia="Calibri"/>
      <w:sz w:val="22"/>
      <w:szCs w:val="22"/>
      <w:lang w:eastAsia="en-US"/>
    </w:rPr>
  </w:style>
  <w:style w:type="paragraph" w:customStyle="1" w:styleId="Default">
    <w:name w:val="Default"/>
    <w:rsid w:val="00FD3B47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2">
    <w:name w:val="Пункт2"/>
    <w:basedOn w:val="Default"/>
    <w:next w:val="Default"/>
    <w:rsid w:val="00FD3B47"/>
    <w:rPr>
      <w:color w:val="auto"/>
    </w:rPr>
  </w:style>
  <w:style w:type="paragraph" w:styleId="a8">
    <w:name w:val="Body Text"/>
    <w:basedOn w:val="a"/>
    <w:link w:val="a9"/>
    <w:rsid w:val="00FD3B47"/>
    <w:pPr>
      <w:spacing w:after="120"/>
    </w:pPr>
    <w:rPr>
      <w:rFonts w:eastAsia="Calibri"/>
      <w:lang w:eastAsia="en-US"/>
    </w:rPr>
  </w:style>
  <w:style w:type="character" w:customStyle="1" w:styleId="a9">
    <w:name w:val="Основной текст Знак"/>
    <w:basedOn w:val="a0"/>
    <w:link w:val="a8"/>
    <w:rsid w:val="00FD3B47"/>
    <w:rPr>
      <w:rFonts w:ascii="Calibri" w:eastAsia="Calibri" w:hAnsi="Calibri" w:cs="Times New Roman"/>
      <w:lang w:eastAsia="en-US"/>
    </w:rPr>
  </w:style>
  <w:style w:type="paragraph" w:styleId="aa">
    <w:name w:val="List Paragraph"/>
    <w:basedOn w:val="a"/>
    <w:uiPriority w:val="34"/>
    <w:qFormat/>
    <w:rsid w:val="00884EBC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884EB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84EBC"/>
    <w:rPr>
      <w:sz w:val="16"/>
      <w:szCs w:val="16"/>
    </w:rPr>
  </w:style>
  <w:style w:type="paragraph" w:customStyle="1" w:styleId="dash041e0431044b0447043d044b04391">
    <w:name w:val="dash041e_0431_044b_0447_043d_044b_04391"/>
    <w:basedOn w:val="a"/>
    <w:rsid w:val="00884EBC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ash041e0431044b0447043d044b0439char1">
    <w:name w:val="dash041e_0431_044b_0447_043d_044b_0439__char1"/>
    <w:basedOn w:val="a0"/>
    <w:rsid w:val="00884EB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ConsNonformat">
    <w:name w:val="ConsNonformat"/>
    <w:basedOn w:val="Default"/>
    <w:next w:val="Default"/>
    <w:uiPriority w:val="99"/>
    <w:rsid w:val="00884EBC"/>
    <w:rPr>
      <w:color w:val="auto"/>
      <w:lang w:eastAsia="ru-RU"/>
    </w:rPr>
  </w:style>
  <w:style w:type="paragraph" w:customStyle="1" w:styleId="ab">
    <w:name w:val="Словарная статья"/>
    <w:basedOn w:val="a"/>
    <w:next w:val="a"/>
    <w:rsid w:val="00884EBC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/>
      <w:sz w:val="20"/>
      <w:szCs w:val="20"/>
    </w:rPr>
  </w:style>
  <w:style w:type="character" w:customStyle="1" w:styleId="10">
    <w:name w:val="Заголовок 1 Знак"/>
    <w:basedOn w:val="a0"/>
    <w:uiPriority w:val="9"/>
    <w:rsid w:val="0011001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c">
    <w:name w:val="Body Text Indent"/>
    <w:basedOn w:val="a"/>
    <w:link w:val="ad"/>
    <w:rsid w:val="00110013"/>
    <w:pPr>
      <w:spacing w:after="120"/>
      <w:ind w:left="283"/>
    </w:pPr>
    <w:rPr>
      <w:rFonts w:eastAsia="Calibri"/>
      <w:lang w:eastAsia="en-US"/>
    </w:rPr>
  </w:style>
  <w:style w:type="character" w:customStyle="1" w:styleId="ad">
    <w:name w:val="Основной текст с отступом Знак"/>
    <w:basedOn w:val="a0"/>
    <w:link w:val="ac"/>
    <w:rsid w:val="00110013"/>
    <w:rPr>
      <w:rFonts w:ascii="Calibri" w:eastAsia="Calibri" w:hAnsi="Calibri" w:cs="Times New Roman"/>
      <w:lang w:eastAsia="en-US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"/>
    <w:basedOn w:val="a0"/>
    <w:link w:val="1"/>
    <w:locked/>
    <w:rsid w:val="00110013"/>
    <w:rPr>
      <w:rFonts w:ascii="Times New Roman" w:eastAsia="Times New Roman" w:hAnsi="Times New Roman" w:cs="Times New Roman"/>
      <w:kern w:val="28"/>
      <w:sz w:val="36"/>
      <w:szCs w:val="20"/>
    </w:rPr>
  </w:style>
  <w:style w:type="paragraph" w:customStyle="1" w:styleId="ae">
    <w:name w:val="Тендерные данные"/>
    <w:basedOn w:val="a"/>
    <w:semiHidden/>
    <w:rsid w:val="00110013"/>
    <w:pPr>
      <w:tabs>
        <w:tab w:val="left" w:pos="1985"/>
      </w:tabs>
      <w:spacing w:before="120" w:after="60" w:line="240" w:lineRule="auto"/>
      <w:jc w:val="both"/>
    </w:pPr>
    <w:rPr>
      <w:rFonts w:ascii="Times New Roman" w:hAnsi="Times New Roman"/>
      <w:b/>
      <w:sz w:val="24"/>
      <w:szCs w:val="20"/>
    </w:rPr>
  </w:style>
  <w:style w:type="paragraph" w:styleId="af">
    <w:name w:val="Date"/>
    <w:basedOn w:val="a"/>
    <w:next w:val="a"/>
    <w:link w:val="af0"/>
    <w:rsid w:val="00110013"/>
    <w:pPr>
      <w:spacing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f0">
    <w:name w:val="Дата Знак"/>
    <w:basedOn w:val="a0"/>
    <w:link w:val="af"/>
    <w:rsid w:val="00110013"/>
    <w:rPr>
      <w:rFonts w:ascii="Times New Roman" w:eastAsia="Times New Roman" w:hAnsi="Times New Roman" w:cs="Times New Roman"/>
      <w:sz w:val="24"/>
      <w:szCs w:val="20"/>
    </w:rPr>
  </w:style>
  <w:style w:type="paragraph" w:styleId="HTML">
    <w:name w:val="HTML Preformatted"/>
    <w:basedOn w:val="a"/>
    <w:link w:val="HTML0"/>
    <w:rsid w:val="00110013"/>
    <w:pPr>
      <w:spacing w:after="60" w:line="240" w:lineRule="auto"/>
      <w:jc w:val="both"/>
    </w:pPr>
    <w:rPr>
      <w:rFonts w:ascii="Courier New" w:hAnsi="Courier New" w:cs="Tahoma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10013"/>
    <w:rPr>
      <w:rFonts w:ascii="Courier New" w:eastAsia="Times New Roman" w:hAnsi="Courier New" w:cs="Tahoma"/>
      <w:sz w:val="20"/>
      <w:szCs w:val="20"/>
    </w:rPr>
  </w:style>
  <w:style w:type="paragraph" w:customStyle="1" w:styleId="af1">
    <w:name w:val="Подраздел"/>
    <w:basedOn w:val="a"/>
    <w:semiHidden/>
    <w:rsid w:val="00110013"/>
    <w:pPr>
      <w:suppressAutoHyphens/>
      <w:spacing w:before="240" w:after="120" w:line="240" w:lineRule="auto"/>
      <w:jc w:val="center"/>
    </w:pPr>
    <w:rPr>
      <w:rFonts w:ascii="TimesDL" w:hAnsi="TimesDL"/>
      <w:b/>
      <w:smallCaps/>
      <w:spacing w:val="-2"/>
      <w:sz w:val="24"/>
      <w:szCs w:val="20"/>
    </w:rPr>
  </w:style>
  <w:style w:type="character" w:customStyle="1" w:styleId="af2">
    <w:name w:val="Основной шрифт"/>
    <w:semiHidden/>
    <w:rsid w:val="00110013"/>
  </w:style>
  <w:style w:type="paragraph" w:styleId="af3">
    <w:name w:val="Note Heading"/>
    <w:basedOn w:val="a"/>
    <w:next w:val="a"/>
    <w:link w:val="af4"/>
    <w:rsid w:val="00110013"/>
    <w:pPr>
      <w:spacing w:after="6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f4">
    <w:name w:val="Заголовок записки Знак"/>
    <w:basedOn w:val="a0"/>
    <w:link w:val="af3"/>
    <w:rsid w:val="00110013"/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E93F82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f6">
    <w:name w:val="Верхний колонтитул Знак"/>
    <w:basedOn w:val="a0"/>
    <w:link w:val="af5"/>
    <w:uiPriority w:val="99"/>
    <w:rsid w:val="00E93F82"/>
    <w:rPr>
      <w:rFonts w:eastAsia="Calibri"/>
      <w:sz w:val="22"/>
      <w:szCs w:val="22"/>
      <w:lang w:eastAsia="en-US"/>
    </w:rPr>
  </w:style>
  <w:style w:type="paragraph" w:styleId="af7">
    <w:name w:val="Balloon Text"/>
    <w:basedOn w:val="a"/>
    <w:link w:val="af8"/>
    <w:uiPriority w:val="99"/>
    <w:semiHidden/>
    <w:unhideWhenUsed/>
    <w:rsid w:val="0099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993172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1F54A7"/>
    <w:pPr>
      <w:widowControl w:val="0"/>
      <w:autoSpaceDE w:val="0"/>
      <w:autoSpaceDN w:val="0"/>
      <w:adjustRightInd w:val="0"/>
      <w:spacing w:after="0" w:line="317" w:lineRule="exact"/>
      <w:ind w:firstLine="547"/>
      <w:jc w:val="both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1F54A7"/>
    <w:pPr>
      <w:widowControl w:val="0"/>
      <w:autoSpaceDE w:val="0"/>
      <w:autoSpaceDN w:val="0"/>
      <w:adjustRightInd w:val="0"/>
      <w:spacing w:after="0" w:line="300" w:lineRule="exact"/>
      <w:ind w:firstLine="701"/>
      <w:jc w:val="both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1F54A7"/>
    <w:pPr>
      <w:widowControl w:val="0"/>
      <w:autoSpaceDE w:val="0"/>
      <w:autoSpaceDN w:val="0"/>
      <w:adjustRightInd w:val="0"/>
      <w:spacing w:after="0" w:line="318" w:lineRule="exact"/>
      <w:ind w:firstLine="600"/>
      <w:jc w:val="both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uiPriority w:val="99"/>
    <w:rsid w:val="001F54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1F54A7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1F54A7"/>
    <w:pPr>
      <w:widowControl w:val="0"/>
      <w:autoSpaceDE w:val="0"/>
      <w:autoSpaceDN w:val="0"/>
      <w:adjustRightInd w:val="0"/>
      <w:spacing w:after="0" w:line="298" w:lineRule="exact"/>
      <w:ind w:firstLine="691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1F54A7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2">
    <w:name w:val="Font Style12"/>
    <w:basedOn w:val="a0"/>
    <w:uiPriority w:val="99"/>
    <w:rsid w:val="001F54A7"/>
    <w:rPr>
      <w:rFonts w:ascii="Times New Roman" w:hAnsi="Times New Roman" w:cs="Times New Roman" w:hint="default"/>
      <w:sz w:val="20"/>
      <w:szCs w:val="20"/>
    </w:rPr>
  </w:style>
  <w:style w:type="character" w:customStyle="1" w:styleId="FontStyle13">
    <w:name w:val="Font Style13"/>
    <w:basedOn w:val="a0"/>
    <w:uiPriority w:val="99"/>
    <w:rsid w:val="001F54A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">
    <w:name w:val="Font Style16"/>
    <w:basedOn w:val="a0"/>
    <w:uiPriority w:val="99"/>
    <w:rsid w:val="001F54A7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Заголовок 1 Знак Знак Знак Знак Знак Знак Знак Знак Знак,H1,H1 Знак"/>
    <w:basedOn w:val="a"/>
    <w:next w:val="a"/>
    <w:link w:val="11"/>
    <w:qFormat/>
    <w:rsid w:val="00110013"/>
    <w:pPr>
      <w:keepNext/>
      <w:spacing w:before="240" w:after="60" w:line="240" w:lineRule="auto"/>
      <w:jc w:val="center"/>
      <w:outlineLvl w:val="0"/>
    </w:pPr>
    <w:rPr>
      <w:rFonts w:ascii="Times New Roman" w:hAnsi="Times New Roman"/>
      <w:kern w:val="28"/>
      <w:sz w:val="36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D3B47"/>
    <w:rPr>
      <w:color w:val="0000FF"/>
      <w:u w:val="single"/>
    </w:rPr>
  </w:style>
  <w:style w:type="paragraph" w:styleId="a4">
    <w:name w:val="Normal (Web)"/>
    <w:basedOn w:val="a"/>
    <w:rsid w:val="00FD3B47"/>
    <w:pPr>
      <w:spacing w:before="100" w:after="100" w:line="240" w:lineRule="auto"/>
    </w:pPr>
    <w:rPr>
      <w:rFonts w:ascii="Times New Roman" w:hAnsi="Times New Roman"/>
      <w:sz w:val="24"/>
      <w:szCs w:val="20"/>
    </w:rPr>
  </w:style>
  <w:style w:type="paragraph" w:styleId="a5">
    <w:name w:val="footer"/>
    <w:basedOn w:val="a"/>
    <w:link w:val="a6"/>
    <w:uiPriority w:val="99"/>
    <w:unhideWhenUsed/>
    <w:rsid w:val="00FD3B47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FD3B47"/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FD3B47"/>
    <w:rPr>
      <w:rFonts w:eastAsia="Calibri"/>
      <w:sz w:val="22"/>
      <w:szCs w:val="22"/>
      <w:lang w:eastAsia="en-US"/>
    </w:rPr>
  </w:style>
  <w:style w:type="paragraph" w:customStyle="1" w:styleId="Default">
    <w:name w:val="Default"/>
    <w:rsid w:val="00FD3B47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2">
    <w:name w:val="Пункт2"/>
    <w:basedOn w:val="Default"/>
    <w:next w:val="Default"/>
    <w:rsid w:val="00FD3B47"/>
    <w:rPr>
      <w:color w:val="auto"/>
    </w:rPr>
  </w:style>
  <w:style w:type="paragraph" w:styleId="a8">
    <w:name w:val="Body Text"/>
    <w:basedOn w:val="a"/>
    <w:link w:val="a9"/>
    <w:rsid w:val="00FD3B47"/>
    <w:pPr>
      <w:spacing w:after="120"/>
    </w:pPr>
    <w:rPr>
      <w:rFonts w:eastAsia="Calibri"/>
      <w:lang w:eastAsia="en-US"/>
    </w:rPr>
  </w:style>
  <w:style w:type="character" w:customStyle="1" w:styleId="a9">
    <w:name w:val="Основной текст Знак"/>
    <w:basedOn w:val="a0"/>
    <w:link w:val="a8"/>
    <w:rsid w:val="00FD3B47"/>
    <w:rPr>
      <w:rFonts w:ascii="Calibri" w:eastAsia="Calibri" w:hAnsi="Calibri" w:cs="Times New Roman"/>
      <w:lang w:eastAsia="en-US"/>
    </w:rPr>
  </w:style>
  <w:style w:type="paragraph" w:styleId="aa">
    <w:name w:val="List Paragraph"/>
    <w:basedOn w:val="a"/>
    <w:uiPriority w:val="34"/>
    <w:qFormat/>
    <w:rsid w:val="00884EBC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884EB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84EBC"/>
    <w:rPr>
      <w:sz w:val="16"/>
      <w:szCs w:val="16"/>
    </w:rPr>
  </w:style>
  <w:style w:type="paragraph" w:customStyle="1" w:styleId="dash041e0431044b0447043d044b04391">
    <w:name w:val="dash041e_0431_044b_0447_043d_044b_04391"/>
    <w:basedOn w:val="a"/>
    <w:rsid w:val="00884EBC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ash041e0431044b0447043d044b0439char1">
    <w:name w:val="dash041e_0431_044b_0447_043d_044b_0439__char1"/>
    <w:basedOn w:val="a0"/>
    <w:rsid w:val="00884EB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ConsNonformat">
    <w:name w:val="ConsNonformat"/>
    <w:basedOn w:val="Default"/>
    <w:next w:val="Default"/>
    <w:uiPriority w:val="99"/>
    <w:rsid w:val="00884EBC"/>
    <w:rPr>
      <w:color w:val="auto"/>
      <w:lang w:eastAsia="ru-RU"/>
    </w:rPr>
  </w:style>
  <w:style w:type="paragraph" w:customStyle="1" w:styleId="ab">
    <w:name w:val="Словарная статья"/>
    <w:basedOn w:val="a"/>
    <w:next w:val="a"/>
    <w:rsid w:val="00884EBC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/>
      <w:sz w:val="20"/>
      <w:szCs w:val="20"/>
    </w:rPr>
  </w:style>
  <w:style w:type="character" w:customStyle="1" w:styleId="10">
    <w:name w:val="Заголовок 1 Знак"/>
    <w:basedOn w:val="a0"/>
    <w:uiPriority w:val="9"/>
    <w:rsid w:val="0011001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c">
    <w:name w:val="Body Text Indent"/>
    <w:basedOn w:val="a"/>
    <w:link w:val="ad"/>
    <w:rsid w:val="00110013"/>
    <w:pPr>
      <w:spacing w:after="120"/>
      <w:ind w:left="283"/>
    </w:pPr>
    <w:rPr>
      <w:rFonts w:eastAsia="Calibri"/>
      <w:lang w:eastAsia="en-US"/>
    </w:rPr>
  </w:style>
  <w:style w:type="character" w:customStyle="1" w:styleId="ad">
    <w:name w:val="Основной текст с отступом Знак"/>
    <w:basedOn w:val="a0"/>
    <w:link w:val="ac"/>
    <w:rsid w:val="00110013"/>
    <w:rPr>
      <w:rFonts w:ascii="Calibri" w:eastAsia="Calibri" w:hAnsi="Calibri" w:cs="Times New Roman"/>
      <w:lang w:eastAsia="en-US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"/>
    <w:basedOn w:val="a0"/>
    <w:link w:val="1"/>
    <w:locked/>
    <w:rsid w:val="00110013"/>
    <w:rPr>
      <w:rFonts w:ascii="Times New Roman" w:eastAsia="Times New Roman" w:hAnsi="Times New Roman" w:cs="Times New Roman"/>
      <w:kern w:val="28"/>
      <w:sz w:val="36"/>
      <w:szCs w:val="20"/>
    </w:rPr>
  </w:style>
  <w:style w:type="paragraph" w:customStyle="1" w:styleId="ae">
    <w:name w:val="Тендерные данные"/>
    <w:basedOn w:val="a"/>
    <w:semiHidden/>
    <w:rsid w:val="00110013"/>
    <w:pPr>
      <w:tabs>
        <w:tab w:val="left" w:pos="1985"/>
      </w:tabs>
      <w:spacing w:before="120" w:after="60" w:line="240" w:lineRule="auto"/>
      <w:jc w:val="both"/>
    </w:pPr>
    <w:rPr>
      <w:rFonts w:ascii="Times New Roman" w:hAnsi="Times New Roman"/>
      <w:b/>
      <w:sz w:val="24"/>
      <w:szCs w:val="20"/>
    </w:rPr>
  </w:style>
  <w:style w:type="paragraph" w:styleId="af">
    <w:name w:val="Date"/>
    <w:basedOn w:val="a"/>
    <w:next w:val="a"/>
    <w:link w:val="af0"/>
    <w:rsid w:val="00110013"/>
    <w:pPr>
      <w:spacing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f0">
    <w:name w:val="Дата Знак"/>
    <w:basedOn w:val="a0"/>
    <w:link w:val="af"/>
    <w:rsid w:val="00110013"/>
    <w:rPr>
      <w:rFonts w:ascii="Times New Roman" w:eastAsia="Times New Roman" w:hAnsi="Times New Roman" w:cs="Times New Roman"/>
      <w:sz w:val="24"/>
      <w:szCs w:val="20"/>
    </w:rPr>
  </w:style>
  <w:style w:type="paragraph" w:styleId="HTML">
    <w:name w:val="HTML Preformatted"/>
    <w:basedOn w:val="a"/>
    <w:link w:val="HTML0"/>
    <w:rsid w:val="00110013"/>
    <w:pPr>
      <w:spacing w:after="60" w:line="240" w:lineRule="auto"/>
      <w:jc w:val="both"/>
    </w:pPr>
    <w:rPr>
      <w:rFonts w:ascii="Courier New" w:hAnsi="Courier New" w:cs="Tahoma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10013"/>
    <w:rPr>
      <w:rFonts w:ascii="Courier New" w:eastAsia="Times New Roman" w:hAnsi="Courier New" w:cs="Tahoma"/>
      <w:sz w:val="20"/>
      <w:szCs w:val="20"/>
    </w:rPr>
  </w:style>
  <w:style w:type="paragraph" w:customStyle="1" w:styleId="af1">
    <w:name w:val="Подраздел"/>
    <w:basedOn w:val="a"/>
    <w:semiHidden/>
    <w:rsid w:val="00110013"/>
    <w:pPr>
      <w:suppressAutoHyphens/>
      <w:spacing w:before="240" w:after="120" w:line="240" w:lineRule="auto"/>
      <w:jc w:val="center"/>
    </w:pPr>
    <w:rPr>
      <w:rFonts w:ascii="TimesDL" w:hAnsi="TimesDL"/>
      <w:b/>
      <w:smallCaps/>
      <w:spacing w:val="-2"/>
      <w:sz w:val="24"/>
      <w:szCs w:val="20"/>
    </w:rPr>
  </w:style>
  <w:style w:type="character" w:customStyle="1" w:styleId="af2">
    <w:name w:val="Основной шрифт"/>
    <w:semiHidden/>
    <w:rsid w:val="00110013"/>
  </w:style>
  <w:style w:type="paragraph" w:styleId="af3">
    <w:name w:val="Note Heading"/>
    <w:basedOn w:val="a"/>
    <w:next w:val="a"/>
    <w:link w:val="af4"/>
    <w:rsid w:val="00110013"/>
    <w:pPr>
      <w:spacing w:after="6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f4">
    <w:name w:val="Заголовок записки Знак"/>
    <w:basedOn w:val="a0"/>
    <w:link w:val="af3"/>
    <w:rsid w:val="00110013"/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E93F82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f6">
    <w:name w:val="Верхний колонтитул Знак"/>
    <w:basedOn w:val="a0"/>
    <w:link w:val="af5"/>
    <w:uiPriority w:val="99"/>
    <w:rsid w:val="00E93F82"/>
    <w:rPr>
      <w:rFonts w:eastAsia="Calibri"/>
      <w:sz w:val="22"/>
      <w:szCs w:val="22"/>
      <w:lang w:eastAsia="en-US"/>
    </w:rPr>
  </w:style>
  <w:style w:type="paragraph" w:styleId="af7">
    <w:name w:val="Balloon Text"/>
    <w:basedOn w:val="a"/>
    <w:link w:val="af8"/>
    <w:uiPriority w:val="99"/>
    <w:semiHidden/>
    <w:unhideWhenUsed/>
    <w:rsid w:val="0099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993172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1F54A7"/>
    <w:pPr>
      <w:widowControl w:val="0"/>
      <w:autoSpaceDE w:val="0"/>
      <w:autoSpaceDN w:val="0"/>
      <w:adjustRightInd w:val="0"/>
      <w:spacing w:after="0" w:line="317" w:lineRule="exact"/>
      <w:ind w:firstLine="547"/>
      <w:jc w:val="both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1F54A7"/>
    <w:pPr>
      <w:widowControl w:val="0"/>
      <w:autoSpaceDE w:val="0"/>
      <w:autoSpaceDN w:val="0"/>
      <w:adjustRightInd w:val="0"/>
      <w:spacing w:after="0" w:line="300" w:lineRule="exact"/>
      <w:ind w:firstLine="701"/>
      <w:jc w:val="both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1F54A7"/>
    <w:pPr>
      <w:widowControl w:val="0"/>
      <w:autoSpaceDE w:val="0"/>
      <w:autoSpaceDN w:val="0"/>
      <w:adjustRightInd w:val="0"/>
      <w:spacing w:after="0" w:line="318" w:lineRule="exact"/>
      <w:ind w:firstLine="600"/>
      <w:jc w:val="both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uiPriority w:val="99"/>
    <w:rsid w:val="001F54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1F54A7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1F54A7"/>
    <w:pPr>
      <w:widowControl w:val="0"/>
      <w:autoSpaceDE w:val="0"/>
      <w:autoSpaceDN w:val="0"/>
      <w:adjustRightInd w:val="0"/>
      <w:spacing w:after="0" w:line="298" w:lineRule="exact"/>
      <w:ind w:firstLine="691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1F54A7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2">
    <w:name w:val="Font Style12"/>
    <w:basedOn w:val="a0"/>
    <w:uiPriority w:val="99"/>
    <w:rsid w:val="001F54A7"/>
    <w:rPr>
      <w:rFonts w:ascii="Times New Roman" w:hAnsi="Times New Roman" w:cs="Times New Roman" w:hint="default"/>
      <w:sz w:val="20"/>
      <w:szCs w:val="20"/>
    </w:rPr>
  </w:style>
  <w:style w:type="character" w:customStyle="1" w:styleId="FontStyle13">
    <w:name w:val="Font Style13"/>
    <w:basedOn w:val="a0"/>
    <w:uiPriority w:val="99"/>
    <w:rsid w:val="001F54A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">
    <w:name w:val="Font Style16"/>
    <w:basedOn w:val="a0"/>
    <w:uiPriority w:val="99"/>
    <w:rsid w:val="001F54A7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72;&#1094;&#1080;&#1103;%20%20&#1087;&#1086;%20&#1082;&#1083;&#1077;&#1090;&#1080;%20&#1076;&#1083;&#1103;%20&#1088;&#1091;&#1076;&#1085;&#1080;&#1082;&#1072;%20&#8470;8%20&#1085;&#1072;%20&#1055;&#1055;&#1043;&#1061;&#105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0AD20-52A6-4F43-9E1B-EC344AD5D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Документация  по клети для рудника №8 на ППГХО.dotx</Template>
  <TotalTime>0</TotalTime>
  <Pages>23</Pages>
  <Words>8059</Words>
  <Characters>45942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53894</CharactersWithSpaces>
  <SharedDoc>false</SharedDoc>
  <HLinks>
    <vt:vector size="12" baseType="variant">
      <vt:variant>
        <vt:i4>6684770</vt:i4>
      </vt:variant>
      <vt:variant>
        <vt:i4>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6553702</vt:i4>
      </vt:variant>
      <vt:variant>
        <vt:i4>0</vt:i4>
      </vt:variant>
      <vt:variant>
        <vt:i4>0</vt:i4>
      </vt:variant>
      <vt:variant>
        <vt:i4>5</vt:i4>
      </vt:variant>
      <vt:variant>
        <vt:lpwstr>http://zakupki.rosatom.ru/1010190619447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2012-05-03T06:05:00Z</cp:lastPrinted>
  <dcterms:created xsi:type="dcterms:W3CDTF">2012-05-24T10:06:00Z</dcterms:created>
  <dcterms:modified xsi:type="dcterms:W3CDTF">2012-05-24T10:06:00Z</dcterms:modified>
</cp:coreProperties>
</file>